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17EF6" w14:textId="77777777" w:rsidR="007E30E7" w:rsidRDefault="007E30E7" w:rsidP="007B30AA">
      <w:r>
        <w:rPr>
          <w:noProof/>
        </w:rPr>
        <w:drawing>
          <wp:inline distT="0" distB="0" distL="0" distR="0" wp14:anchorId="1AF0A140" wp14:editId="1C66CDB9">
            <wp:extent cx="1331595" cy="1224280"/>
            <wp:effectExtent l="0" t="0" r="1905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C448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EEF1E6" wp14:editId="14C522EE">
                <wp:simplePos x="0" y="0"/>
                <wp:positionH relativeFrom="margin">
                  <wp:posOffset>4474845</wp:posOffset>
                </wp:positionH>
                <wp:positionV relativeFrom="page">
                  <wp:posOffset>501650</wp:posOffset>
                </wp:positionV>
                <wp:extent cx="1693545" cy="605790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605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450EF" w14:textId="77777777" w:rsidR="007E30E7" w:rsidRDefault="007E30E7" w:rsidP="007E30E7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r>
                              <w:t xml:space="preserve">Secrétariat général </w:t>
                            </w:r>
                          </w:p>
                          <w:p w14:paraId="0351AB88" w14:textId="77777777" w:rsidR="007E30E7" w:rsidRDefault="007E30E7" w:rsidP="007E30E7">
                            <w:pPr>
                              <w:pStyle w:val="Direction"/>
                            </w:pPr>
                            <w:r>
                              <w:ptab w:relativeTo="margin" w:alignment="left" w:leader="none"/>
                            </w:r>
                            <w:proofErr w:type="gramStart"/>
                            <w:r>
                              <w:t>pour</w:t>
                            </w:r>
                            <w:proofErr w:type="gramEnd"/>
                            <w:r>
                              <w:t xml:space="preserve"> l’administration</w:t>
                            </w:r>
                          </w:p>
                          <w:p w14:paraId="6F2E378D" w14:textId="77777777" w:rsidR="007E30E7" w:rsidRDefault="007E30E7" w:rsidP="007E30E7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EEF1E6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margin-left:352.35pt;margin-top:39.5pt;width:133.35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" filled="f" stroked="f" strokeweight=".5pt">
                <v:textbox style="mso-fit-shape-to-text:t" inset="0,1mm,0,1mm">
                  <w:txbxContent>
                    <w:p w14:paraId="427450EF" w14:textId="77777777" w:rsidR="007E30E7" w:rsidRDefault="007E30E7" w:rsidP="007E30E7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r>
                        <w:t xml:space="preserve">Secrétariat général </w:t>
                      </w:r>
                    </w:p>
                    <w:p w14:paraId="0351AB88" w14:textId="77777777" w:rsidR="007E30E7" w:rsidRDefault="007E30E7" w:rsidP="007E30E7">
                      <w:pPr>
                        <w:pStyle w:val="Direction"/>
                      </w:pPr>
                      <w:r>
                        <w:ptab w:relativeTo="margin" w:alignment="left" w:leader="none"/>
                      </w:r>
                      <w:proofErr w:type="gramStart"/>
                      <w:r>
                        <w:t>pour</w:t>
                      </w:r>
                      <w:proofErr w:type="gramEnd"/>
                      <w:r>
                        <w:t xml:space="preserve"> l’administration</w:t>
                      </w:r>
                    </w:p>
                    <w:p w14:paraId="6F2E378D" w14:textId="77777777" w:rsidR="007E30E7" w:rsidRDefault="007E30E7" w:rsidP="007E30E7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56D6D910" w14:textId="72C87E21" w:rsidR="001239ED" w:rsidRPr="00635AEA" w:rsidRDefault="001239ED" w:rsidP="007B30AA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635AEA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635AEA" w:rsidRDefault="000B3232" w:rsidP="007B30A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35AEA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7A749E" w:rsidRPr="00635AEA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NP</w:t>
            </w:r>
          </w:p>
        </w:tc>
      </w:tr>
      <w:tr w:rsidR="007A749E" w:rsidRPr="00635AEA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F8BACF3" w:rsidR="007A749E" w:rsidRPr="00635AEA" w:rsidRDefault="007A749E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20"/>
              </w:rPr>
            </w:pPr>
          </w:p>
        </w:tc>
        <w:tc>
          <w:tcPr>
            <w:tcW w:w="1248" w:type="dxa"/>
            <w:vAlign w:val="center"/>
          </w:tcPr>
          <w:p w14:paraId="59D46849" w14:textId="32E57A97" w:rsidR="007A749E" w:rsidRPr="000A3543" w:rsidRDefault="000A3543" w:rsidP="007B30AA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b/>
                <w:color w:val="00B050"/>
                <w:sz w:val="20"/>
              </w:rPr>
            </w:pPr>
            <w:r w:rsidRPr="000A3543">
              <w:rPr>
                <w:rFonts w:ascii="Arial" w:hAnsi="Arial" w:cs="Arial"/>
                <w:b/>
                <w:color w:val="7030A0"/>
                <w:sz w:val="20"/>
              </w:rPr>
              <w:t>X</w:t>
            </w:r>
          </w:p>
        </w:tc>
      </w:tr>
    </w:tbl>
    <w:p w14:paraId="684A9F27" w14:textId="0660D190" w:rsidR="00F74509" w:rsidRPr="00635AEA" w:rsidRDefault="00F74509" w:rsidP="007B30AA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7380F8B1" w:rsidR="005A3EE8" w:rsidRDefault="005A3EE8" w:rsidP="007B30AA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635AEA">
        <w:rPr>
          <w:rFonts w:ascii="Arial" w:hAnsi="Arial" w:cs="Arial"/>
          <w:i/>
          <w:sz w:val="20"/>
        </w:rPr>
        <w:t xml:space="preserve">MARCHE PUBLIC DE </w:t>
      </w:r>
      <w:r w:rsidR="00931751" w:rsidRPr="00635AEA">
        <w:rPr>
          <w:rFonts w:ascii="Arial" w:hAnsi="Arial" w:cs="Arial"/>
          <w:i/>
          <w:sz w:val="20"/>
        </w:rPr>
        <w:t>PRESTATION INTELLECTUELLE</w:t>
      </w:r>
    </w:p>
    <w:p w14:paraId="35D1A480" w14:textId="77777777" w:rsidR="007B30AA" w:rsidRPr="00635AEA" w:rsidRDefault="007B30AA" w:rsidP="007B30AA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635AEA" w:rsidRDefault="00AC45D2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0"/>
        </w:rPr>
      </w:pPr>
    </w:p>
    <w:p w14:paraId="6ADEEDA7" w14:textId="77777777" w:rsidR="00332485" w:rsidRPr="00635AEA" w:rsidRDefault="00411AB7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ACTE D’ENGAGEMENT</w:t>
      </w:r>
      <w:r w:rsidR="00332485" w:rsidRPr="00635AEA">
        <w:rPr>
          <w:rFonts w:ascii="Arial" w:hAnsi="Arial" w:cs="Arial"/>
          <w:b/>
          <w:sz w:val="20"/>
        </w:rPr>
        <w:t xml:space="preserve"> </w:t>
      </w:r>
    </w:p>
    <w:p w14:paraId="017062B3" w14:textId="305143D6" w:rsidR="001239ED" w:rsidRPr="00635AEA" w:rsidRDefault="00914F26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proofErr w:type="gramStart"/>
      <w:r w:rsidRPr="00635AEA">
        <w:rPr>
          <w:rFonts w:ascii="Arial" w:hAnsi="Arial" w:cs="Arial"/>
          <w:b/>
          <w:sz w:val="20"/>
        </w:rPr>
        <w:t>et</w:t>
      </w:r>
      <w:proofErr w:type="gramEnd"/>
      <w:r w:rsidRPr="00635AEA">
        <w:rPr>
          <w:rFonts w:ascii="Arial" w:hAnsi="Arial" w:cs="Arial"/>
          <w:b/>
          <w:sz w:val="20"/>
        </w:rPr>
        <w:t xml:space="preserve"> </w:t>
      </w:r>
    </w:p>
    <w:p w14:paraId="4F871E2E" w14:textId="7F1FC1DB" w:rsidR="00411AB7" w:rsidRPr="00635AEA" w:rsidRDefault="00411AB7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C</w:t>
      </w:r>
      <w:r w:rsidR="00AC45D2" w:rsidRPr="00635AEA">
        <w:rPr>
          <w:rFonts w:ascii="Arial" w:hAnsi="Arial" w:cs="Arial"/>
          <w:b/>
          <w:sz w:val="20"/>
        </w:rPr>
        <w:t>ONDITIONS GENERALES D’ACHATS</w:t>
      </w:r>
    </w:p>
    <w:p w14:paraId="0D9DAA8C" w14:textId="77777777" w:rsidR="001239ED" w:rsidRPr="00635AEA" w:rsidRDefault="001239ED" w:rsidP="007B30AA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</w:p>
    <w:p w14:paraId="4190F51B" w14:textId="793CFA5E" w:rsidR="005A3EE8" w:rsidRPr="00635AEA" w:rsidRDefault="005A3EE8" w:rsidP="007B30AA">
      <w:pPr>
        <w:rPr>
          <w:rFonts w:ascii="Arial" w:hAnsi="Arial" w:cs="Arial"/>
          <w:b/>
          <w:sz w:val="20"/>
        </w:rPr>
      </w:pPr>
    </w:p>
    <w:p w14:paraId="335DD818" w14:textId="7837EEC8" w:rsidR="00132F76" w:rsidRPr="00635AEA" w:rsidRDefault="00132F76" w:rsidP="007B30AA">
      <w:pPr>
        <w:rPr>
          <w:rFonts w:ascii="Arial" w:hAnsi="Arial" w:cs="Arial"/>
          <w:b/>
          <w:sz w:val="20"/>
        </w:rPr>
      </w:pPr>
    </w:p>
    <w:p w14:paraId="2C73201C" w14:textId="77777777" w:rsidR="00294DE4" w:rsidRPr="00635AE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343EA39B" w:rsidR="00294DE4" w:rsidRPr="00635AE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 xml:space="preserve">Marché </w:t>
      </w:r>
      <w:r w:rsidRPr="00635AEA">
        <w:rPr>
          <w:rFonts w:ascii="Arial" w:hAnsi="Arial" w:cs="Arial"/>
          <w:b/>
          <w:i/>
          <w:sz w:val="20"/>
        </w:rPr>
        <w:t>n°</w:t>
      </w:r>
      <w:r w:rsidR="0098540E" w:rsidRPr="00635AEA">
        <w:rPr>
          <w:rFonts w:ascii="Arial" w:hAnsi="Arial" w:cs="Arial"/>
          <w:b/>
          <w:i/>
          <w:sz w:val="20"/>
        </w:rPr>
        <w:t xml:space="preserve"> </w:t>
      </w:r>
      <w:r w:rsidR="007B30AA">
        <w:rPr>
          <w:rFonts w:ascii="Arial" w:hAnsi="Arial" w:cs="Arial"/>
          <w:b/>
          <w:sz w:val="20"/>
        </w:rPr>
        <w:t>2026</w:t>
      </w:r>
      <w:r w:rsidR="0098540E" w:rsidRPr="00635AEA">
        <w:rPr>
          <w:rFonts w:ascii="Arial" w:hAnsi="Arial" w:cs="Arial"/>
          <w:b/>
          <w:sz w:val="20"/>
        </w:rPr>
        <w:t xml:space="preserve"> </w:t>
      </w:r>
      <w:r w:rsidRPr="00635AEA">
        <w:rPr>
          <w:rFonts w:ascii="Arial" w:hAnsi="Arial" w:cs="Arial"/>
          <w:b/>
          <w:sz w:val="20"/>
        </w:rPr>
        <w:t>BST</w:t>
      </w:r>
      <w:r w:rsidR="0098540E" w:rsidRPr="00635AEA">
        <w:rPr>
          <w:rFonts w:ascii="Arial" w:hAnsi="Arial" w:cs="Arial"/>
          <w:b/>
          <w:sz w:val="20"/>
        </w:rPr>
        <w:t xml:space="preserve">INV </w:t>
      </w:r>
      <w:r w:rsidR="007B30AA">
        <w:rPr>
          <w:rFonts w:ascii="Arial" w:hAnsi="Arial" w:cs="Arial"/>
          <w:b/>
          <w:sz w:val="20"/>
        </w:rPr>
        <w:t>9214</w:t>
      </w:r>
      <w:r w:rsidRPr="00635AEA">
        <w:rPr>
          <w:rFonts w:ascii="Arial" w:hAnsi="Arial" w:cs="Arial"/>
          <w:b/>
          <w:sz w:val="20"/>
        </w:rPr>
        <w:t xml:space="preserve"> </w:t>
      </w:r>
    </w:p>
    <w:p w14:paraId="388454E1" w14:textId="77777777" w:rsidR="00294DE4" w:rsidRPr="007B30AA" w:rsidRDefault="00294DE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 xml:space="preserve"> </w:t>
      </w:r>
    </w:p>
    <w:p w14:paraId="47B9204B" w14:textId="70E51603" w:rsidR="00294DE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 xml:space="preserve">Mission de coordination en matière de sécurité et de protection de la santé de </w:t>
      </w:r>
      <w:r w:rsidR="004677E9" w:rsidRPr="007B30AA">
        <w:rPr>
          <w:rFonts w:ascii="Arial" w:hAnsi="Arial" w:cs="Arial"/>
          <w:b/>
          <w:sz w:val="20"/>
        </w:rPr>
        <w:t>2ème</w:t>
      </w:r>
      <w:r w:rsidRPr="007B30AA">
        <w:rPr>
          <w:rFonts w:ascii="Arial" w:hAnsi="Arial" w:cs="Arial"/>
          <w:b/>
          <w:sz w:val="20"/>
        </w:rPr>
        <w:t xml:space="preserve"> catégorie</w:t>
      </w:r>
    </w:p>
    <w:p w14:paraId="7D7E5867" w14:textId="56557A24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>Pour l’opération suivante :</w:t>
      </w:r>
    </w:p>
    <w:p w14:paraId="283B999C" w14:textId="62D68A68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</w:p>
    <w:p w14:paraId="5B88B090" w14:textId="3BEFA29B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>Base Navale de Brest (29)</w:t>
      </w:r>
    </w:p>
    <w:p w14:paraId="733DFA35" w14:textId="57283E38" w:rsidR="000C0034" w:rsidRPr="007B30AA" w:rsidRDefault="000C0034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</w:rPr>
      </w:pPr>
      <w:r w:rsidRPr="007B30AA">
        <w:rPr>
          <w:rFonts w:ascii="Arial" w:hAnsi="Arial" w:cs="Arial"/>
          <w:b/>
          <w:sz w:val="20"/>
        </w:rPr>
        <w:t xml:space="preserve">Déconstruction du bâtiment C10 </w:t>
      </w:r>
      <w:r w:rsidR="00233EC3">
        <w:rPr>
          <w:rFonts w:ascii="Arial" w:hAnsi="Arial" w:cs="Arial"/>
          <w:b/>
          <w:sz w:val="20"/>
        </w:rPr>
        <w:t>+ appentis</w:t>
      </w:r>
    </w:p>
    <w:p w14:paraId="087022CC" w14:textId="77777777" w:rsidR="000B3232" w:rsidRPr="007B30AA" w:rsidRDefault="000B3232" w:rsidP="007B30AA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635AEA" w:rsidRDefault="00D850FE" w:rsidP="007B30AA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635AEA" w:rsidRDefault="001239ED" w:rsidP="007B30AA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Marché à procédure adaptée (MAPA)</w:t>
      </w:r>
    </w:p>
    <w:p w14:paraId="3CC08817" w14:textId="5294B109" w:rsidR="001239ED" w:rsidRPr="00635AEA" w:rsidRDefault="001239ED" w:rsidP="007B30AA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635AEA">
        <w:rPr>
          <w:rFonts w:ascii="Arial" w:hAnsi="Arial" w:cs="Arial"/>
          <w:sz w:val="20"/>
        </w:rPr>
        <w:t>en</w:t>
      </w:r>
      <w:proofErr w:type="gramEnd"/>
      <w:r w:rsidRPr="00635AEA">
        <w:rPr>
          <w:rFonts w:ascii="Arial" w:hAnsi="Arial" w:cs="Arial"/>
          <w:sz w:val="20"/>
        </w:rPr>
        <w:t xml:space="preserve"> application de l’article R.2123-1 à R.2123-6 </w:t>
      </w:r>
      <w:r w:rsidR="00F35C84" w:rsidRPr="00635AEA">
        <w:rPr>
          <w:rFonts w:ascii="Arial" w:hAnsi="Arial" w:cs="Arial"/>
          <w:sz w:val="20"/>
        </w:rPr>
        <w:t xml:space="preserve"> </w:t>
      </w:r>
      <w:r w:rsidRPr="00635AEA">
        <w:rPr>
          <w:rFonts w:ascii="Arial" w:hAnsi="Arial" w:cs="Arial"/>
          <w:sz w:val="20"/>
        </w:rPr>
        <w:t>du code de la commande publique</w:t>
      </w:r>
    </w:p>
    <w:p w14:paraId="66E5D923" w14:textId="77777777" w:rsidR="00E96528" w:rsidRPr="00635AEA" w:rsidRDefault="00E96528" w:rsidP="007B30AA">
      <w:pPr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635AEA" w:rsidRDefault="00E84036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Acheteur</w:t>
      </w:r>
      <w:r w:rsidR="00E96528" w:rsidRPr="00635AEA">
        <w:rPr>
          <w:rFonts w:ascii="Arial" w:hAnsi="Arial" w:cs="Arial"/>
          <w:b/>
          <w:sz w:val="20"/>
        </w:rPr>
        <w:t> :</w:t>
      </w:r>
    </w:p>
    <w:p w14:paraId="087D3260" w14:textId="77777777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Ministère des Armées</w:t>
      </w:r>
    </w:p>
    <w:p w14:paraId="46023D5B" w14:textId="77777777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635AEA" w:rsidRDefault="00E642EF" w:rsidP="007B30AA">
      <w:pPr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Représentant d</w:t>
      </w:r>
      <w:r w:rsidR="00E84036" w:rsidRPr="00635AEA">
        <w:rPr>
          <w:rFonts w:ascii="Arial" w:hAnsi="Arial" w:cs="Arial"/>
          <w:b/>
          <w:sz w:val="20"/>
        </w:rPr>
        <w:t>e l’acheteur</w:t>
      </w:r>
      <w:r w:rsidRPr="00635AEA">
        <w:rPr>
          <w:rFonts w:ascii="Arial" w:hAnsi="Arial" w:cs="Arial"/>
          <w:b/>
          <w:sz w:val="20"/>
        </w:rPr>
        <w:t> :</w:t>
      </w:r>
    </w:p>
    <w:p w14:paraId="0140F9EA" w14:textId="2533D912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 xml:space="preserve">Service Infrastructure de la Défense </w:t>
      </w:r>
      <w:r w:rsidR="008B41D1" w:rsidRPr="00635AEA">
        <w:rPr>
          <w:rFonts w:ascii="Arial" w:hAnsi="Arial" w:cs="Arial"/>
          <w:sz w:val="20"/>
        </w:rPr>
        <w:t>Atlantique (</w:t>
      </w:r>
      <w:r w:rsidRPr="00635AEA">
        <w:rPr>
          <w:rFonts w:ascii="Arial" w:hAnsi="Arial" w:cs="Arial"/>
          <w:sz w:val="20"/>
        </w:rPr>
        <w:t xml:space="preserve">SID </w:t>
      </w:r>
      <w:r w:rsidR="00967DBB">
        <w:rPr>
          <w:rFonts w:ascii="Arial" w:hAnsi="Arial" w:cs="Arial"/>
          <w:sz w:val="20"/>
        </w:rPr>
        <w:t>A</w:t>
      </w:r>
      <w:r w:rsidR="008B41D1" w:rsidRPr="00635AEA">
        <w:rPr>
          <w:rFonts w:ascii="Arial" w:hAnsi="Arial" w:cs="Arial"/>
          <w:sz w:val="20"/>
        </w:rPr>
        <w:t>T</w:t>
      </w:r>
      <w:r w:rsidR="00967DBB">
        <w:rPr>
          <w:rFonts w:ascii="Arial" w:hAnsi="Arial" w:cs="Arial"/>
          <w:sz w:val="20"/>
        </w:rPr>
        <w:t>L</w:t>
      </w:r>
      <w:r w:rsidRPr="00635AEA">
        <w:rPr>
          <w:rFonts w:ascii="Arial" w:hAnsi="Arial" w:cs="Arial"/>
          <w:sz w:val="20"/>
        </w:rPr>
        <w:t>)</w:t>
      </w:r>
    </w:p>
    <w:p w14:paraId="080FE7F6" w14:textId="0D9D9135" w:rsidR="00E96528" w:rsidRPr="00635AEA" w:rsidRDefault="00E96528" w:rsidP="007B30AA">
      <w:pPr>
        <w:tabs>
          <w:tab w:val="left" w:pos="5320"/>
        </w:tabs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635AEA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635AEA" w:rsidRDefault="00E96528" w:rsidP="007B30AA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635AEA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635AEA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635AEA" w:rsidRDefault="00E96528" w:rsidP="007B30AA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12F4AB7F" w:rsidR="00E96528" w:rsidRPr="00635AEA" w:rsidRDefault="00E96528" w:rsidP="007B30AA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3DBC03DE" w14:textId="77777777" w:rsidR="008D1C86" w:rsidRPr="00635AEA" w:rsidRDefault="008D1C86" w:rsidP="007B30AA">
      <w:pPr>
        <w:ind w:left="-284"/>
        <w:rPr>
          <w:rFonts w:ascii="Arial" w:hAnsi="Arial" w:cs="Arial"/>
          <w:b/>
          <w:bCs/>
          <w:sz w:val="20"/>
        </w:rPr>
      </w:pPr>
      <w:r w:rsidRPr="00635AEA">
        <w:rPr>
          <w:rFonts w:ascii="Arial" w:hAnsi="Arial" w:cs="Arial"/>
          <w:b/>
          <w:bCs/>
          <w:sz w:val="20"/>
        </w:rPr>
        <w:t>Date de notification : Horodatage PLACE</w:t>
      </w:r>
    </w:p>
    <w:p w14:paraId="04DD6551" w14:textId="77777777" w:rsidR="008D1C86" w:rsidRPr="00635AEA" w:rsidRDefault="008D1C86" w:rsidP="007B30AA">
      <w:pPr>
        <w:ind w:left="-284"/>
        <w:rPr>
          <w:rFonts w:ascii="Arial" w:hAnsi="Arial" w:cs="Arial"/>
          <w:b/>
          <w:vanish/>
          <w:sz w:val="20"/>
          <w:u w:val="single"/>
        </w:rPr>
      </w:pPr>
    </w:p>
    <w:p w14:paraId="1E08843B" w14:textId="6E6C0C6E" w:rsidR="00327E28" w:rsidRPr="00635AEA" w:rsidRDefault="00327E28" w:rsidP="007B30AA">
      <w:pPr>
        <w:ind w:left="-284"/>
        <w:rPr>
          <w:rFonts w:ascii="Arial" w:hAnsi="Arial" w:cs="Arial"/>
          <w:b/>
          <w:bCs/>
          <w:sz w:val="20"/>
        </w:rPr>
      </w:pPr>
      <w:r w:rsidRPr="00635AEA">
        <w:rPr>
          <w:rFonts w:ascii="Arial" w:hAnsi="Arial" w:cs="Arial"/>
          <w:b/>
          <w:bCs/>
          <w:sz w:val="20"/>
        </w:rPr>
        <w:br w:type="page"/>
      </w:r>
    </w:p>
    <w:p w14:paraId="39D3DE18" w14:textId="1C789426" w:rsidR="002A2D77" w:rsidRPr="00635AEA" w:rsidRDefault="000155F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635AEA">
        <w:rPr>
          <w:rFonts w:ascii="Arial" w:hAnsi="Arial" w:cs="Arial"/>
          <w:b/>
          <w:sz w:val="20"/>
          <w:lang w:eastAsia="zh-CN"/>
        </w:rPr>
        <w:t>DU MARCHE PUBLIC</w:t>
      </w:r>
    </w:p>
    <w:p w14:paraId="687A99A5" w14:textId="77777777" w:rsidR="007B30AA" w:rsidRDefault="007B30AA" w:rsidP="007B30AA">
      <w:pPr>
        <w:jc w:val="both"/>
        <w:rPr>
          <w:rFonts w:ascii="Arial" w:hAnsi="Arial" w:cs="Arial"/>
          <w:sz w:val="20"/>
        </w:rPr>
      </w:pPr>
    </w:p>
    <w:p w14:paraId="3B09D77C" w14:textId="172FE184" w:rsidR="001957A7" w:rsidRPr="005202BE" w:rsidRDefault="000155F4" w:rsidP="007B30AA">
      <w:pPr>
        <w:jc w:val="both"/>
        <w:rPr>
          <w:rFonts w:ascii="Arial" w:hAnsi="Arial" w:cs="Arial"/>
          <w:sz w:val="20"/>
        </w:rPr>
      </w:pPr>
      <w:r w:rsidRPr="005202BE">
        <w:rPr>
          <w:rFonts w:ascii="Arial" w:hAnsi="Arial" w:cs="Arial"/>
          <w:sz w:val="20"/>
        </w:rPr>
        <w:t>Cet Acte d’Engagement correspond </w:t>
      </w:r>
      <w:r w:rsidR="004918C9" w:rsidRPr="005202BE">
        <w:rPr>
          <w:rFonts w:ascii="Arial" w:hAnsi="Arial" w:cs="Arial"/>
          <w:sz w:val="20"/>
        </w:rPr>
        <w:t xml:space="preserve">aux prestations </w:t>
      </w:r>
      <w:r w:rsidR="0098540E" w:rsidRPr="005202BE">
        <w:rPr>
          <w:rFonts w:ascii="Arial" w:hAnsi="Arial" w:cs="Arial"/>
          <w:sz w:val="20"/>
        </w:rPr>
        <w:t xml:space="preserve">de </w:t>
      </w:r>
      <w:r w:rsidR="001957A7" w:rsidRPr="005202BE">
        <w:rPr>
          <w:rFonts w:ascii="Arial" w:hAnsi="Arial" w:cs="Arial"/>
          <w:b/>
          <w:sz w:val="20"/>
        </w:rPr>
        <w:t xml:space="preserve">mission de </w:t>
      </w:r>
      <w:r w:rsidR="00E52BFA" w:rsidRPr="005202BE">
        <w:rPr>
          <w:rFonts w:ascii="Arial" w:hAnsi="Arial" w:cs="Arial"/>
          <w:b/>
          <w:sz w:val="20"/>
        </w:rPr>
        <w:t xml:space="preserve">coordination SPS de </w:t>
      </w:r>
      <w:r w:rsidR="004677E9" w:rsidRPr="005202BE">
        <w:rPr>
          <w:rFonts w:ascii="Arial" w:hAnsi="Arial" w:cs="Arial"/>
          <w:b/>
          <w:sz w:val="20"/>
        </w:rPr>
        <w:t>2ème</w:t>
      </w:r>
      <w:r w:rsidR="00E52BFA" w:rsidRPr="005202BE">
        <w:rPr>
          <w:rFonts w:ascii="Arial" w:hAnsi="Arial" w:cs="Arial"/>
          <w:b/>
          <w:sz w:val="20"/>
        </w:rPr>
        <w:t xml:space="preserve"> catégorie</w:t>
      </w:r>
      <w:r w:rsidR="001957A7" w:rsidRPr="005202BE">
        <w:rPr>
          <w:rFonts w:ascii="Arial" w:hAnsi="Arial" w:cs="Arial"/>
          <w:b/>
          <w:sz w:val="20"/>
        </w:rPr>
        <w:t xml:space="preserve"> pour la </w:t>
      </w:r>
      <w:r w:rsidR="00715A41" w:rsidRPr="005202BE">
        <w:rPr>
          <w:rFonts w:ascii="Arial" w:hAnsi="Arial" w:cs="Arial"/>
          <w:b/>
          <w:sz w:val="20"/>
        </w:rPr>
        <w:t xml:space="preserve">déconstruction du bâtiment C10 + appentis </w:t>
      </w:r>
      <w:r w:rsidR="001957A7" w:rsidRPr="005202BE">
        <w:rPr>
          <w:rFonts w:ascii="Arial" w:hAnsi="Arial" w:cs="Arial"/>
          <w:b/>
          <w:sz w:val="20"/>
        </w:rPr>
        <w:t xml:space="preserve">sur la </w:t>
      </w:r>
      <w:r w:rsidR="00715A41" w:rsidRPr="005202BE">
        <w:rPr>
          <w:rFonts w:ascii="Arial" w:hAnsi="Arial" w:cs="Arial"/>
          <w:b/>
          <w:sz w:val="20"/>
        </w:rPr>
        <w:t>Base Navale de Brest</w:t>
      </w:r>
      <w:r w:rsidR="001957A7" w:rsidRPr="005202BE">
        <w:rPr>
          <w:rFonts w:ascii="Arial" w:hAnsi="Arial" w:cs="Arial"/>
          <w:b/>
          <w:sz w:val="20"/>
        </w:rPr>
        <w:t xml:space="preserve"> (29)</w:t>
      </w:r>
      <w:r w:rsidR="001957A7" w:rsidRPr="005202BE">
        <w:rPr>
          <w:rFonts w:ascii="Arial" w:hAnsi="Arial" w:cs="Arial"/>
          <w:sz w:val="20"/>
        </w:rPr>
        <w:t>.</w:t>
      </w:r>
    </w:p>
    <w:p w14:paraId="4EEAD484" w14:textId="77777777" w:rsidR="007B30AA" w:rsidRPr="001957A7" w:rsidRDefault="007B30AA" w:rsidP="007B30AA">
      <w:pPr>
        <w:jc w:val="both"/>
        <w:rPr>
          <w:rFonts w:ascii="Arial" w:hAnsi="Arial" w:cs="Arial"/>
          <w:sz w:val="20"/>
        </w:rPr>
      </w:pPr>
    </w:p>
    <w:p w14:paraId="3B7D5C70" w14:textId="0CF54387" w:rsidR="00697C00" w:rsidRPr="00635AEA" w:rsidRDefault="004D622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ENGAGEMENT DU TITULAIRE</w:t>
      </w:r>
    </w:p>
    <w:p w14:paraId="7CCFD796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C988D89" w14:textId="4EC1D331" w:rsidR="00F94CBA" w:rsidRPr="00635AEA" w:rsidRDefault="00F94CB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2F35C48C" w14:textId="77777777" w:rsidR="007B30AA" w:rsidRDefault="007B30AA" w:rsidP="007B30AA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602B940A" w:rsidR="00FC1225" w:rsidRDefault="00FC1225" w:rsidP="007B30AA">
      <w:pPr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 xml:space="preserve">Par dérogation à </w:t>
      </w:r>
      <w:r w:rsidRPr="00635AEA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635AEA">
        <w:rPr>
          <w:rFonts w:ascii="Arial" w:hAnsi="Arial" w:cs="Arial"/>
          <w:color w:val="0070C0"/>
          <w:sz w:val="20"/>
          <w:lang w:eastAsia="zh-CN"/>
        </w:rPr>
        <w:t>.1</w:t>
      </w:r>
      <w:r w:rsidRPr="00635AEA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635AEA">
        <w:rPr>
          <w:rFonts w:ascii="Arial" w:hAnsi="Arial" w:cs="Arial"/>
          <w:color w:val="0070C0"/>
          <w:sz w:val="20"/>
          <w:lang w:eastAsia="zh-CN"/>
        </w:rPr>
        <w:t>PI</w:t>
      </w:r>
      <w:r w:rsidRPr="00635AEA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02DB250B" w14:textId="77777777" w:rsidR="007B30AA" w:rsidRPr="00635AEA" w:rsidRDefault="007B30AA" w:rsidP="007B30AA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635AEA" w:rsidRDefault="009B2F53" w:rsidP="007B30AA">
      <w:pPr>
        <w:jc w:val="both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7485176A" w14:textId="77777777" w:rsidR="007B30AA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45ED6DB5" w14:textId="4BD63A3D" w:rsidR="007B30AA" w:rsidRPr="004245E6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4245E6">
        <w:rPr>
          <w:rFonts w:ascii="Arial" w:hAnsi="Arial" w:cs="Arial"/>
          <w:color w:val="000000"/>
          <w:sz w:val="20"/>
          <w:u w:val="single"/>
        </w:rPr>
        <w:t>Pièces particulières</w:t>
      </w:r>
      <w:r w:rsidRPr="004245E6">
        <w:rPr>
          <w:rFonts w:ascii="Arial" w:hAnsi="Arial" w:cs="Arial"/>
          <w:color w:val="000000"/>
          <w:sz w:val="20"/>
        </w:rPr>
        <w:t xml:space="preserve"> :</w:t>
      </w:r>
    </w:p>
    <w:p w14:paraId="40969717" w14:textId="77777777" w:rsidR="007B30AA" w:rsidRPr="004245E6" w:rsidRDefault="007B30AA" w:rsidP="007B30AA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L’Acte d’Engagement (AE) et ses annexes : </w:t>
      </w:r>
    </w:p>
    <w:p w14:paraId="6C2F1B21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Relevé d’Identité Bancaire</w:t>
      </w:r>
    </w:p>
    <w:p w14:paraId="6630AFA8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Responsable physiquement de la mission</w:t>
      </w:r>
    </w:p>
    <w:p w14:paraId="74CFA4CF" w14:textId="77777777" w:rsidR="007B30AA" w:rsidRPr="004245E6" w:rsidRDefault="007B30AA" w:rsidP="007B30AA">
      <w:pPr>
        <w:pStyle w:val="Paragraphedeliste"/>
        <w:numPr>
          <w:ilvl w:val="0"/>
          <w:numId w:val="14"/>
        </w:numPr>
        <w:ind w:left="1560"/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Annexe financière</w:t>
      </w:r>
    </w:p>
    <w:p w14:paraId="5CF27ECD" w14:textId="51F524EC" w:rsidR="007B30AA" w:rsidRPr="004245E6" w:rsidRDefault="007B30AA" w:rsidP="007B30AA">
      <w:pPr>
        <w:pStyle w:val="Paragraphedeliste"/>
        <w:numPr>
          <w:ilvl w:val="0"/>
          <w:numId w:val="12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Les Conditions Générales d’Achats (</w:t>
      </w:r>
      <w:proofErr w:type="spellStart"/>
      <w:r w:rsidRPr="004245E6">
        <w:rPr>
          <w:rFonts w:ascii="Arial" w:hAnsi="Arial" w:cs="Arial"/>
          <w:sz w:val="20"/>
        </w:rPr>
        <w:t>CGAchats</w:t>
      </w:r>
      <w:proofErr w:type="spellEnd"/>
      <w:r w:rsidRPr="004245E6">
        <w:rPr>
          <w:rFonts w:ascii="Arial" w:hAnsi="Arial" w:cs="Arial"/>
          <w:sz w:val="20"/>
        </w:rPr>
        <w:t xml:space="preserve">) applicables aux marchés de Prestations Intellectuelles (PI). </w:t>
      </w:r>
    </w:p>
    <w:p w14:paraId="5DF76400" w14:textId="77777777" w:rsidR="007B30AA" w:rsidRPr="004245E6" w:rsidRDefault="007B30AA" w:rsidP="007B30AA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Le cahier des clauses particulières (CCP)</w:t>
      </w:r>
    </w:p>
    <w:p w14:paraId="76C4328E" w14:textId="77777777" w:rsidR="007B30AA" w:rsidRPr="004245E6" w:rsidRDefault="007B30AA" w:rsidP="007B30AA">
      <w:pPr>
        <w:pStyle w:val="Paragraphedeliste"/>
        <w:ind w:left="1069"/>
        <w:jc w:val="both"/>
        <w:rPr>
          <w:rFonts w:ascii="Arial" w:hAnsi="Arial" w:cs="Arial"/>
          <w:iCs/>
          <w:sz w:val="20"/>
        </w:rPr>
      </w:pPr>
    </w:p>
    <w:p w14:paraId="5FD47AA1" w14:textId="77777777" w:rsidR="007B30AA" w:rsidRPr="004245E6" w:rsidRDefault="007B30AA" w:rsidP="007B30AA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4245E6">
        <w:rPr>
          <w:rFonts w:ascii="Arial" w:hAnsi="Arial" w:cs="Arial"/>
          <w:sz w:val="20"/>
          <w:u w:val="single"/>
        </w:rPr>
        <w:t xml:space="preserve">Pièces </w:t>
      </w:r>
      <w:r w:rsidRPr="004245E6">
        <w:rPr>
          <w:rFonts w:ascii="Arial" w:hAnsi="Arial" w:cs="Arial"/>
          <w:color w:val="000000"/>
          <w:sz w:val="20"/>
          <w:u w:val="single"/>
        </w:rPr>
        <w:t>générales</w:t>
      </w:r>
      <w:r w:rsidRPr="004245E6">
        <w:rPr>
          <w:rFonts w:ascii="Arial" w:hAnsi="Arial" w:cs="Arial"/>
          <w:color w:val="000000"/>
          <w:sz w:val="20"/>
        </w:rPr>
        <w:t xml:space="preserve"> :</w:t>
      </w:r>
    </w:p>
    <w:p w14:paraId="757154DE" w14:textId="77777777" w:rsidR="007B30AA" w:rsidRPr="004245E6" w:rsidRDefault="007B30AA" w:rsidP="007B30AA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 w:rsidRPr="004245E6">
        <w:rPr>
          <w:rFonts w:ascii="Arial" w:hAnsi="Arial" w:cs="Arial"/>
          <w:iCs/>
          <w:sz w:val="20"/>
        </w:rPr>
        <w:t>CCAG Prestations intellectuelles (approuvé par arrêté du 30 mars 2021),</w:t>
      </w:r>
    </w:p>
    <w:p w14:paraId="17D1B572" w14:textId="77777777" w:rsidR="007B30AA" w:rsidRPr="004245E6" w:rsidRDefault="007B30AA" w:rsidP="007B30AA">
      <w:pPr>
        <w:pStyle w:val="Tiret"/>
        <w:numPr>
          <w:ilvl w:val="0"/>
          <w:numId w:val="13"/>
        </w:numPr>
        <w:tabs>
          <w:tab w:val="left" w:pos="1418"/>
        </w:tabs>
        <w:spacing w:after="0"/>
        <w:rPr>
          <w:rFonts w:cs="Arial"/>
          <w:iCs/>
        </w:rPr>
      </w:pPr>
      <w:r w:rsidRPr="004245E6">
        <w:rPr>
          <w:rFonts w:cs="Arial"/>
          <w:iCs/>
        </w:rPr>
        <w:t xml:space="preserve">Arrêté du 19 mai 2020 relatif aux modalités d’application des règles relatives aux interventions d’entreprises extérieures et aux opérations de bâtiment et de génie civil dans un organisme du ministère, </w:t>
      </w:r>
    </w:p>
    <w:p w14:paraId="632AA65C" w14:textId="77777777" w:rsidR="007B30AA" w:rsidRPr="004245E6" w:rsidRDefault="007B30AA" w:rsidP="007B30AA">
      <w:pPr>
        <w:pStyle w:val="Tiret"/>
        <w:numPr>
          <w:ilvl w:val="0"/>
          <w:numId w:val="13"/>
        </w:numPr>
        <w:spacing w:after="0"/>
        <w:rPr>
          <w:rFonts w:cs="Arial"/>
          <w:iCs/>
        </w:rPr>
      </w:pPr>
      <w:r w:rsidRPr="004245E6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763D105A" w14:textId="77777777" w:rsidR="007B30AA" w:rsidRDefault="007B30AA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5A4086C3" w:rsidR="002A2D77" w:rsidRPr="00635AEA" w:rsidRDefault="002A2D77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proofErr w:type="gramStart"/>
      <w:r w:rsidRPr="00635AEA">
        <w:rPr>
          <w:rFonts w:ascii="Arial" w:hAnsi="Arial" w:cs="Arial"/>
          <w:b/>
          <w:sz w:val="20"/>
        </w:rPr>
        <w:t>et</w:t>
      </w:r>
      <w:proofErr w:type="gramEnd"/>
      <w:r w:rsidRPr="00635AEA">
        <w:rPr>
          <w:rFonts w:ascii="Arial" w:hAnsi="Arial" w:cs="Arial"/>
          <w:b/>
          <w:sz w:val="20"/>
        </w:rPr>
        <w:t xml:space="preserve"> conformément à leurs claus</w:t>
      </w:r>
      <w:r w:rsidR="005D0B2F" w:rsidRPr="00635AEA">
        <w:rPr>
          <w:rFonts w:ascii="Arial" w:hAnsi="Arial" w:cs="Arial"/>
          <w:b/>
          <w:sz w:val="20"/>
        </w:rPr>
        <w:t>es,</w:t>
      </w:r>
    </w:p>
    <w:p w14:paraId="5431B97A" w14:textId="77777777" w:rsidR="007B30AA" w:rsidRPr="004245E6" w:rsidRDefault="007B30AA" w:rsidP="007B30AA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12A5645A" w14:textId="77777777" w:rsidR="007B30AA" w:rsidRDefault="007B30AA" w:rsidP="007B30AA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4245E6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b/>
          <w:sz w:val="20"/>
          <w:lang w:eastAsia="zh-CN"/>
        </w:rPr>
      </w:r>
      <w:r w:rsidR="004C14DC">
        <w:rPr>
          <w:rFonts w:ascii="Arial" w:hAnsi="Arial" w:cs="Arial"/>
          <w:b/>
          <w:sz w:val="20"/>
          <w:lang w:eastAsia="zh-CN"/>
        </w:rPr>
        <w:fldChar w:fldCharType="separate"/>
      </w:r>
      <w:r w:rsidRPr="004245E6">
        <w:rPr>
          <w:rFonts w:ascii="Arial" w:hAnsi="Arial" w:cs="Arial"/>
          <w:b/>
          <w:sz w:val="20"/>
          <w:lang w:eastAsia="zh-CN"/>
        </w:rPr>
        <w:fldChar w:fldCharType="end"/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4245E6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4245E6">
        <w:rPr>
          <w:rFonts w:ascii="Arial" w:hAnsi="Arial" w:cs="Arial"/>
          <w:b/>
          <w:sz w:val="20"/>
          <w:u w:val="single"/>
          <w:lang w:eastAsia="zh-CN"/>
        </w:rPr>
        <w:t xml:space="preserve"> signataire </w:t>
      </w:r>
      <w:r w:rsidRPr="004245E6">
        <w:rPr>
          <w:rFonts w:ascii="Arial" w:hAnsi="Arial" w:cs="Arial"/>
          <w:iCs/>
          <w:color w:val="0070C0"/>
          <w:sz w:val="20"/>
        </w:rPr>
        <w:t xml:space="preserve">: </w:t>
      </w:r>
    </w:p>
    <w:p w14:paraId="6E077ACD" w14:textId="77777777" w:rsidR="007B30AA" w:rsidRPr="004245E6" w:rsidRDefault="007B30AA" w:rsidP="007B30AA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2FFF0DD3" w14:textId="77777777" w:rsidR="007B30AA" w:rsidRPr="004245E6" w:rsidRDefault="007B30AA" w:rsidP="007B30AA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4245E6">
        <w:rPr>
          <w:rFonts w:ascii="Arial" w:hAnsi="Arial" w:cs="Arial"/>
          <w:sz w:val="20"/>
          <w:lang w:eastAsia="zh-CN"/>
        </w:rPr>
        <w:t>s’engage</w:t>
      </w:r>
      <w:proofErr w:type="gramEnd"/>
      <w:r w:rsidRPr="004245E6">
        <w:rPr>
          <w:rFonts w:ascii="Arial" w:hAnsi="Arial" w:cs="Arial"/>
          <w:sz w:val="20"/>
          <w:lang w:eastAsia="zh-CN"/>
        </w:rPr>
        <w:t>, sur la base de son offre et pour son propre compte ;</w:t>
      </w:r>
    </w:p>
    <w:p w14:paraId="66C21B29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F98E6F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7E22B6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AA746A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E4DB49B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76166C8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54E8F8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1E4D3BB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29B94CA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</w:p>
    <w:p w14:paraId="25A7B36B" w14:textId="77777777" w:rsidR="007B30AA" w:rsidRPr="004245E6" w:rsidRDefault="007B30AA" w:rsidP="007B30AA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4245E6">
        <w:rPr>
          <w:rFonts w:ascii="Arial" w:hAnsi="Arial" w:cs="Arial"/>
          <w:sz w:val="20"/>
          <w:lang w:eastAsia="zh-CN"/>
        </w:rPr>
        <w:fldChar w:fldCharType="end"/>
      </w:r>
      <w:r w:rsidRPr="004245E6">
        <w:rPr>
          <w:rFonts w:ascii="Arial" w:hAnsi="Arial" w:cs="Arial"/>
          <w:sz w:val="20"/>
          <w:lang w:eastAsia="zh-CN"/>
        </w:rPr>
        <w:t xml:space="preserve"> engage la société </w:t>
      </w:r>
      <w:r w:rsidRPr="004245E6">
        <w:rPr>
          <w:rFonts w:ascii="Arial" w:hAnsi="Arial" w:cs="Arial"/>
          <w:sz w:val="20"/>
          <w:lang w:eastAsia="zh-CN"/>
        </w:rPr>
        <w:ptab w:relativeTo="margin" w:alignment="center" w:leader="dot"/>
      </w:r>
      <w:r w:rsidRPr="004245E6">
        <w:rPr>
          <w:rFonts w:ascii="Arial" w:hAnsi="Arial" w:cs="Arial"/>
          <w:sz w:val="20"/>
          <w:lang w:eastAsia="zh-CN"/>
        </w:rPr>
        <w:t xml:space="preserve"> sur la base de son offre ;</w:t>
      </w:r>
    </w:p>
    <w:p w14:paraId="2D9AE5E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723A6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36CAA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08FE40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40E9CB6" w14:textId="77777777" w:rsidR="007B30AA" w:rsidRPr="004245E6" w:rsidRDefault="007B30AA" w:rsidP="007B30AA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6F9EEC8D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EE5BD3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E9867F5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7D8E358" w14:textId="77777777" w:rsidR="007B30AA" w:rsidRDefault="007B30AA" w:rsidP="007B30AA">
      <w:pPr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2696696F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3577F38" w14:textId="77777777" w:rsidR="007B30AA" w:rsidRPr="004245E6" w:rsidRDefault="007B30AA" w:rsidP="007B30AA">
      <w:pPr>
        <w:pStyle w:val="Paragraphedeliste"/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245E6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b/>
          <w:sz w:val="20"/>
          <w:lang w:eastAsia="zh-CN"/>
        </w:rPr>
      </w:r>
      <w:r w:rsidR="004C14DC">
        <w:rPr>
          <w:rFonts w:ascii="Arial" w:hAnsi="Arial" w:cs="Arial"/>
          <w:b/>
          <w:sz w:val="20"/>
          <w:lang w:eastAsia="zh-CN"/>
        </w:rPr>
        <w:fldChar w:fldCharType="separate"/>
      </w:r>
      <w:r w:rsidRPr="004245E6">
        <w:rPr>
          <w:rFonts w:ascii="Arial" w:hAnsi="Arial" w:cs="Arial"/>
          <w:b/>
          <w:sz w:val="20"/>
          <w:lang w:eastAsia="zh-CN"/>
        </w:rPr>
        <w:fldChar w:fldCharType="end"/>
      </w:r>
      <w:r w:rsidRPr="004245E6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4245E6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4245E6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4245E6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7EB87483" w14:textId="77777777" w:rsidR="007B30AA" w:rsidRDefault="007B30AA" w:rsidP="007B30AA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055AB875" w14:textId="4DD4B1F1" w:rsidR="007B30AA" w:rsidRPr="004245E6" w:rsidRDefault="007B30AA" w:rsidP="007B30AA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u w:val="single"/>
          <w:lang w:eastAsia="zh-CN"/>
        </w:rPr>
        <w:t>1</w:t>
      </w:r>
      <w:r w:rsidRPr="004245E6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4245E6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4245E6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4245E6">
        <w:rPr>
          <w:rFonts w:ascii="Arial" w:hAnsi="Arial" w:cs="Arial"/>
          <w:sz w:val="20"/>
          <w:u w:val="single"/>
          <w:lang w:eastAsia="zh-CN"/>
        </w:rPr>
        <w:t xml:space="preserve"> du groupement</w:t>
      </w:r>
      <w:r w:rsidRPr="004245E6">
        <w:rPr>
          <w:rFonts w:ascii="Arial" w:hAnsi="Arial" w:cs="Arial"/>
          <w:sz w:val="20"/>
          <w:lang w:eastAsia="zh-CN"/>
        </w:rPr>
        <w:t> :</w:t>
      </w:r>
    </w:p>
    <w:p w14:paraId="0463258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Nom commercial du candidat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AA2F797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Dénomination sociale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901565E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de l’établissement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5B06F4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du siège social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62677F6" w14:textId="77777777" w:rsidR="007B30AA" w:rsidRPr="004245E6" w:rsidRDefault="007B30AA" w:rsidP="007B30AA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4245E6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CD4F07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Adresse électronique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1A8FE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de téléphone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0F560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Numéro SIRET </w:t>
      </w:r>
      <w:r w:rsidRPr="004245E6">
        <w:rPr>
          <w:rFonts w:ascii="Arial" w:hAnsi="Arial" w:cs="Arial"/>
          <w:sz w:val="20"/>
          <w:lang w:eastAsia="zh-CN"/>
        </w:rPr>
        <w:tab/>
        <w:t xml:space="preserve">: </w:t>
      </w:r>
      <w:r w:rsidRPr="004245E6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56329F9" w14:textId="77777777" w:rsidR="007B30AA" w:rsidRPr="004245E6" w:rsidRDefault="007B30AA" w:rsidP="007B30AA">
      <w:pPr>
        <w:pStyle w:val="fcase1ertab"/>
        <w:ind w:left="0" w:firstLine="0"/>
        <w:rPr>
          <w:rFonts w:ascii="Arial" w:hAnsi="Arial" w:cs="Arial"/>
          <w:b/>
        </w:rPr>
      </w:pPr>
    </w:p>
    <w:p w14:paraId="284E13DA" w14:textId="7474ECD5" w:rsidR="007B30AA" w:rsidRPr="004245E6" w:rsidRDefault="007B30AA" w:rsidP="007B30AA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  <w:u w:val="single"/>
        </w:rPr>
        <w:t>2</w:t>
      </w:r>
      <w:r w:rsidRPr="004245E6">
        <w:rPr>
          <w:rFonts w:ascii="Arial" w:hAnsi="Arial" w:cs="Arial"/>
          <w:sz w:val="20"/>
          <w:u w:val="single"/>
          <w:vertAlign w:val="superscript"/>
        </w:rPr>
        <w:t>ème</w:t>
      </w:r>
      <w:r w:rsidRPr="004245E6">
        <w:rPr>
          <w:rFonts w:ascii="Arial" w:hAnsi="Arial" w:cs="Arial"/>
          <w:sz w:val="20"/>
          <w:u w:val="single"/>
        </w:rPr>
        <w:t xml:space="preserve"> entreprise cotraitante</w:t>
      </w:r>
      <w:r w:rsidRPr="004245E6">
        <w:rPr>
          <w:rFonts w:ascii="Arial" w:hAnsi="Arial" w:cs="Arial"/>
          <w:sz w:val="20"/>
        </w:rPr>
        <w:t> :</w:t>
      </w:r>
    </w:p>
    <w:p w14:paraId="565C487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Nom commercial du candidat 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2D54045F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Dénomination sociale 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0B388AE1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Adresse de l’établissement </w:t>
      </w:r>
      <w:r>
        <w:rPr>
          <w:rFonts w:ascii="Arial" w:hAnsi="Arial" w:cs="Arial"/>
          <w:sz w:val="20"/>
        </w:rPr>
        <w:t xml:space="preserve">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13348F77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 xml:space="preserve">Adresse du siège social </w:t>
      </w:r>
      <w:r>
        <w:rPr>
          <w:rFonts w:ascii="Arial" w:hAnsi="Arial" w:cs="Arial"/>
          <w:sz w:val="20"/>
        </w:rPr>
        <w:t xml:space="preserve">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627084C5" w14:textId="77777777" w:rsidR="007B30AA" w:rsidRPr="004245E6" w:rsidRDefault="007B30AA" w:rsidP="007B30AA">
      <w:pPr>
        <w:tabs>
          <w:tab w:val="left" w:pos="4820"/>
        </w:tabs>
        <w:ind w:left="1135"/>
        <w:jc w:val="both"/>
        <w:rPr>
          <w:rFonts w:ascii="Arial" w:hAnsi="Arial" w:cs="Arial"/>
          <w:i/>
          <w:iCs/>
          <w:color w:val="0070C0"/>
          <w:sz w:val="20"/>
        </w:rPr>
      </w:pPr>
      <w:r w:rsidRPr="004245E6">
        <w:rPr>
          <w:rFonts w:ascii="Arial" w:hAnsi="Arial" w:cs="Arial"/>
          <w:i/>
          <w:iCs/>
          <w:color w:val="0070C0"/>
          <w:sz w:val="20"/>
        </w:rPr>
        <w:t>(Si différente de l’adresse de l’établissement) </w:t>
      </w:r>
    </w:p>
    <w:p w14:paraId="11A270C8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Adresse électronique 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1FCD5BC2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Numéro de téléphone</w:t>
      </w:r>
      <w:r>
        <w:rPr>
          <w:rFonts w:ascii="Arial" w:hAnsi="Arial" w:cs="Arial"/>
          <w:sz w:val="20"/>
        </w:rPr>
        <w:t xml:space="preserve">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2445F6AC" w14:textId="77777777" w:rsidR="007B30AA" w:rsidRPr="004245E6" w:rsidRDefault="007B30AA" w:rsidP="007B30AA">
      <w:pPr>
        <w:numPr>
          <w:ilvl w:val="0"/>
          <w:numId w:val="4"/>
        </w:numPr>
        <w:tabs>
          <w:tab w:val="clear" w:pos="720"/>
          <w:tab w:val="left" w:pos="4820"/>
        </w:tabs>
        <w:ind w:left="1135" w:hanging="426"/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Numéro SIRET </w:t>
      </w:r>
      <w:r>
        <w:rPr>
          <w:rFonts w:ascii="Arial" w:hAnsi="Arial" w:cs="Arial"/>
          <w:sz w:val="20"/>
        </w:rPr>
        <w:t xml:space="preserve">                     </w:t>
      </w:r>
      <w:r w:rsidRPr="004245E6">
        <w:rPr>
          <w:rFonts w:ascii="Arial" w:hAnsi="Arial" w:cs="Arial"/>
          <w:sz w:val="20"/>
        </w:rPr>
        <w:t xml:space="preserve">: </w:t>
      </w:r>
      <w:r w:rsidRPr="004245E6">
        <w:rPr>
          <w:rFonts w:ascii="Arial" w:hAnsi="Arial" w:cs="Arial"/>
          <w:sz w:val="20"/>
        </w:rPr>
        <w:ptab w:relativeTo="margin" w:alignment="right" w:leader="dot"/>
      </w:r>
    </w:p>
    <w:p w14:paraId="7B320E33" w14:textId="3A3D348E" w:rsidR="00F67C2B" w:rsidRPr="00635AEA" w:rsidRDefault="00F67C2B" w:rsidP="007B30AA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635AEA" w:rsidRDefault="00B9117B" w:rsidP="007B30AA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635AEA">
        <w:rPr>
          <w:rFonts w:ascii="Arial" w:hAnsi="Arial" w:cs="Arial"/>
          <w:b/>
        </w:rPr>
        <w:t>A exécuter les prestations demandées :</w:t>
      </w:r>
      <w:r w:rsidR="003D3613" w:rsidRPr="00635AEA">
        <w:rPr>
          <w:rFonts w:ascii="Arial" w:hAnsi="Arial" w:cs="Arial"/>
          <w:b/>
        </w:rPr>
        <w:t xml:space="preserve"> </w:t>
      </w:r>
    </w:p>
    <w:p w14:paraId="4B06DE82" w14:textId="77777777" w:rsidR="007B30AA" w:rsidRDefault="007B30AA" w:rsidP="007B30AA">
      <w:pPr>
        <w:ind w:left="720" w:hanging="720"/>
        <w:rPr>
          <w:rFonts w:ascii="Arial" w:hAnsi="Arial" w:cs="Arial"/>
          <w:sz w:val="20"/>
        </w:rPr>
      </w:pPr>
    </w:p>
    <w:p w14:paraId="57C9122A" w14:textId="42EAF6B2" w:rsidR="00B9117B" w:rsidRPr="00635AEA" w:rsidRDefault="009B2F53" w:rsidP="007B30AA">
      <w:pPr>
        <w:ind w:left="720" w:hanging="720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 xml:space="preserve">Au prix </w:t>
      </w:r>
      <w:r w:rsidR="00CA7942" w:rsidRPr="00635AEA">
        <w:rPr>
          <w:rFonts w:ascii="Arial" w:hAnsi="Arial" w:cs="Arial"/>
          <w:sz w:val="20"/>
        </w:rPr>
        <w:t xml:space="preserve">global et </w:t>
      </w:r>
      <w:r w:rsidRPr="00635AEA">
        <w:rPr>
          <w:rFonts w:ascii="Arial" w:hAnsi="Arial" w:cs="Arial"/>
          <w:sz w:val="20"/>
        </w:rPr>
        <w:t>forfaitaire indiqué ci-dessous</w:t>
      </w:r>
      <w:r w:rsidR="00924357" w:rsidRPr="00635AEA">
        <w:rPr>
          <w:rFonts w:ascii="Arial" w:hAnsi="Arial" w:cs="Arial"/>
          <w:sz w:val="20"/>
        </w:rPr>
        <w:t xml:space="preserve"> correspondant </w:t>
      </w:r>
      <w:r w:rsidR="00C16796" w:rsidRPr="00635AEA">
        <w:rPr>
          <w:rFonts w:ascii="Arial" w:hAnsi="Arial" w:cs="Arial"/>
          <w:sz w:val="20"/>
        </w:rPr>
        <w:t>à l’annexe financière jointe :</w:t>
      </w:r>
      <w:r w:rsidRPr="00635AEA">
        <w:rPr>
          <w:rFonts w:ascii="Arial" w:hAnsi="Arial" w:cs="Arial"/>
          <w:sz w:val="20"/>
        </w:rPr>
        <w:t xml:space="preserve"> </w:t>
      </w:r>
    </w:p>
    <w:p w14:paraId="69A64EFA" w14:textId="77777777" w:rsidR="007B30AA" w:rsidRPr="004245E6" w:rsidRDefault="007B30AA" w:rsidP="007B30AA">
      <w:pPr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78"/>
        <w:gridCol w:w="2410"/>
      </w:tblGrid>
      <w:tr w:rsidR="007B30AA" w:rsidRPr="004245E6" w14:paraId="36F4C4E9" w14:textId="77777777" w:rsidTr="0028543E">
        <w:trPr>
          <w:trHeight w:val="340"/>
          <w:jc w:val="center"/>
        </w:trPr>
        <w:tc>
          <w:tcPr>
            <w:tcW w:w="3678" w:type="dxa"/>
            <w:vAlign w:val="center"/>
          </w:tcPr>
          <w:p w14:paraId="2C30C335" w14:textId="77777777" w:rsidR="007B30AA" w:rsidRPr="004245E6" w:rsidRDefault="007B30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Montant en € HT arrêté en chiffres à</w:t>
            </w:r>
          </w:p>
        </w:tc>
        <w:tc>
          <w:tcPr>
            <w:tcW w:w="2410" w:type="dxa"/>
          </w:tcPr>
          <w:p w14:paraId="65BDA1CB" w14:textId="77777777" w:rsidR="007B30AA" w:rsidRPr="004245E6" w:rsidRDefault="007B30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B30AA" w:rsidRPr="004245E6" w14:paraId="70D9EED0" w14:textId="77777777" w:rsidTr="0028543E">
        <w:trPr>
          <w:trHeight w:val="340"/>
          <w:jc w:val="center"/>
        </w:trPr>
        <w:tc>
          <w:tcPr>
            <w:tcW w:w="3678" w:type="dxa"/>
            <w:vAlign w:val="center"/>
          </w:tcPr>
          <w:p w14:paraId="6732E227" w14:textId="77777777" w:rsidR="007B30AA" w:rsidRPr="004245E6" w:rsidRDefault="007B30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>Montant de TVA (taux</w:t>
            </w:r>
            <w:r>
              <w:rPr>
                <w:rFonts w:ascii="Arial" w:hAnsi="Arial" w:cs="Arial"/>
                <w:sz w:val="20"/>
              </w:rPr>
              <w:t> : 20 %)</w:t>
            </w:r>
          </w:p>
        </w:tc>
        <w:tc>
          <w:tcPr>
            <w:tcW w:w="2410" w:type="dxa"/>
          </w:tcPr>
          <w:p w14:paraId="261AE542" w14:textId="77777777" w:rsidR="007B30AA" w:rsidRPr="004245E6" w:rsidRDefault="007B30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B30AA" w:rsidRPr="004245E6" w14:paraId="6F4AED7F" w14:textId="77777777" w:rsidTr="0028543E">
        <w:trPr>
          <w:trHeight w:val="340"/>
          <w:jc w:val="center"/>
        </w:trPr>
        <w:tc>
          <w:tcPr>
            <w:tcW w:w="3678" w:type="dxa"/>
            <w:vAlign w:val="center"/>
          </w:tcPr>
          <w:p w14:paraId="73AB9998" w14:textId="77777777" w:rsidR="007B30AA" w:rsidRPr="004245E6" w:rsidRDefault="007B30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4245E6">
              <w:rPr>
                <w:rFonts w:ascii="Arial" w:hAnsi="Arial" w:cs="Arial"/>
                <w:sz w:val="20"/>
              </w:rPr>
              <w:t xml:space="preserve">Montant en € TTC arrêté en chiffres à </w:t>
            </w:r>
          </w:p>
        </w:tc>
        <w:tc>
          <w:tcPr>
            <w:tcW w:w="2410" w:type="dxa"/>
          </w:tcPr>
          <w:p w14:paraId="19305C20" w14:textId="77777777" w:rsidR="007B30AA" w:rsidRPr="004245E6" w:rsidRDefault="007B30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288611FB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4C6137B" w14:textId="6B4D21CB" w:rsidR="00572A24" w:rsidRPr="00635AEA" w:rsidRDefault="00572A24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B2 </w:t>
      </w:r>
      <w:r w:rsidR="00884105" w:rsidRPr="00635AEA">
        <w:rPr>
          <w:rFonts w:ascii="Arial" w:hAnsi="Arial" w:cs="Arial"/>
          <w:b/>
          <w:sz w:val="20"/>
          <w:lang w:eastAsia="zh-CN"/>
        </w:rPr>
        <w:t>–</w:t>
      </w:r>
      <w:r w:rsidRPr="00635AEA">
        <w:rPr>
          <w:rFonts w:ascii="Arial" w:hAnsi="Arial" w:cs="Arial"/>
          <w:b/>
          <w:sz w:val="20"/>
          <w:lang w:eastAsia="zh-CN"/>
        </w:rPr>
        <w:t xml:space="preserve"> </w:t>
      </w:r>
      <w:r w:rsidR="00884105" w:rsidRPr="00635AEA">
        <w:rPr>
          <w:rFonts w:ascii="Arial" w:hAnsi="Arial" w:cs="Arial"/>
          <w:b/>
          <w:sz w:val="20"/>
          <w:lang w:eastAsia="zh-CN"/>
        </w:rPr>
        <w:t xml:space="preserve">Prix </w:t>
      </w:r>
    </w:p>
    <w:p w14:paraId="1E9B660E" w14:textId="77777777" w:rsidR="007B30AA" w:rsidRDefault="007B30A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466CEF47" w14:textId="34D30609" w:rsidR="00A7798B" w:rsidRPr="00635AEA" w:rsidRDefault="00DC0B9A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635AEA">
        <w:rPr>
          <w:rFonts w:ascii="Arial" w:hAnsi="Arial" w:cs="Arial"/>
          <w:b/>
          <w:sz w:val="20"/>
          <w:lang w:eastAsia="zh-CN"/>
        </w:rPr>
        <w:t>Forme</w:t>
      </w:r>
      <w:r w:rsidR="00884105" w:rsidRPr="00635AEA">
        <w:rPr>
          <w:rFonts w:ascii="Arial" w:hAnsi="Arial" w:cs="Arial"/>
          <w:b/>
          <w:sz w:val="20"/>
          <w:lang w:eastAsia="zh-CN"/>
        </w:rPr>
        <w:t xml:space="preserve"> du prix : </w:t>
      </w:r>
    </w:p>
    <w:p w14:paraId="196B7CF5" w14:textId="77777777" w:rsidR="007B30A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1229F070" w14:textId="4D2748D1" w:rsidR="00B90DBD" w:rsidRDefault="00B90DBD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 xml:space="preserve">Prix forfaitaires </w:t>
      </w:r>
    </w:p>
    <w:p w14:paraId="77216525" w14:textId="77777777" w:rsidR="007B30AA" w:rsidRPr="00635AE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77FE4696" w14:textId="13022A32" w:rsidR="004B22AC" w:rsidRPr="00635AEA" w:rsidRDefault="004B22AC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B2.</w:t>
      </w:r>
      <w:r w:rsidR="004F21E9" w:rsidRPr="00635AEA">
        <w:rPr>
          <w:rFonts w:ascii="Arial" w:hAnsi="Arial" w:cs="Arial"/>
          <w:b/>
          <w:sz w:val="20"/>
          <w:lang w:eastAsia="zh-CN"/>
        </w:rPr>
        <w:t>2</w:t>
      </w:r>
      <w:r w:rsidRPr="00635AEA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00531F43" w14:textId="77777777" w:rsidR="007B30AA" w:rsidRDefault="007B30AA" w:rsidP="007B30AA">
      <w:pPr>
        <w:jc w:val="both"/>
        <w:rPr>
          <w:rFonts w:ascii="Arial" w:hAnsi="Arial" w:cs="Arial"/>
          <w:b/>
          <w:sz w:val="20"/>
        </w:rPr>
      </w:pPr>
    </w:p>
    <w:p w14:paraId="7A7BC141" w14:textId="418AAE72" w:rsidR="00F54A5A" w:rsidRDefault="00F54A5A" w:rsidP="007B30AA">
      <w:pPr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t>L’Index/indice de référence I choisi</w:t>
      </w:r>
      <w:r w:rsidRPr="00635AEA">
        <w:rPr>
          <w:rFonts w:ascii="Arial" w:hAnsi="Arial" w:cs="Arial"/>
          <w:sz w:val="20"/>
        </w:rPr>
        <w:t xml:space="preserve"> en raison de sa structure pour l</w:t>
      </w:r>
      <w:r w:rsidR="00EB2997" w:rsidRPr="00635AEA">
        <w:rPr>
          <w:rFonts w:ascii="Arial" w:hAnsi="Arial" w:cs="Arial"/>
          <w:sz w:val="20"/>
        </w:rPr>
        <w:t>a variation</w:t>
      </w:r>
      <w:r w:rsidR="007B30AA">
        <w:rPr>
          <w:rFonts w:ascii="Arial" w:hAnsi="Arial" w:cs="Arial"/>
          <w:sz w:val="20"/>
        </w:rPr>
        <w:t xml:space="preserve"> des prix </w:t>
      </w:r>
      <w:r w:rsidR="00025D39" w:rsidRPr="00635AEA">
        <w:rPr>
          <w:rFonts w:ascii="Arial" w:hAnsi="Arial" w:cs="Arial"/>
          <w:b/>
          <w:sz w:val="20"/>
        </w:rPr>
        <w:t>ING-2010</w:t>
      </w:r>
      <w:r w:rsidR="007B30AA">
        <w:rPr>
          <w:rFonts w:ascii="Arial" w:hAnsi="Arial" w:cs="Arial"/>
          <w:b/>
          <w:sz w:val="20"/>
        </w:rPr>
        <w:t>.</w:t>
      </w:r>
      <w:r w:rsidR="00025D39" w:rsidRPr="00635AEA">
        <w:rPr>
          <w:rFonts w:ascii="Arial" w:hAnsi="Arial" w:cs="Arial"/>
          <w:b/>
          <w:sz w:val="20"/>
        </w:rPr>
        <w:t xml:space="preserve"> </w:t>
      </w:r>
    </w:p>
    <w:p w14:paraId="4B9F28C6" w14:textId="77777777" w:rsidR="00635AEA" w:rsidRPr="00635AEA" w:rsidRDefault="00635AEA" w:rsidP="007B30AA">
      <w:pPr>
        <w:jc w:val="center"/>
        <w:rPr>
          <w:rFonts w:ascii="Arial" w:hAnsi="Arial" w:cs="Arial"/>
          <w:sz w:val="20"/>
        </w:rPr>
      </w:pPr>
    </w:p>
    <w:p w14:paraId="51A460A9" w14:textId="462E6CC4" w:rsidR="00400E77" w:rsidRPr="00635AEA" w:rsidRDefault="004F2BC6" w:rsidP="007B30AA">
      <w:pPr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Par dérogatio</w:t>
      </w:r>
      <w:r w:rsidR="00753259" w:rsidRPr="00635AEA">
        <w:rPr>
          <w:rFonts w:ascii="Arial" w:hAnsi="Arial" w:cs="Arial"/>
          <w:sz w:val="20"/>
        </w:rPr>
        <w:t>n à l’article 10.1.1 du CCAG-PI</w:t>
      </w:r>
      <w:r w:rsidRPr="00635AEA">
        <w:rPr>
          <w:rFonts w:ascii="Arial" w:hAnsi="Arial" w:cs="Arial"/>
          <w:sz w:val="20"/>
        </w:rPr>
        <w:t>, l</w:t>
      </w:r>
      <w:r w:rsidR="009B3C58" w:rsidRPr="00635AEA">
        <w:rPr>
          <w:rFonts w:ascii="Arial" w:hAnsi="Arial" w:cs="Arial"/>
          <w:sz w:val="20"/>
        </w:rPr>
        <w:t>es prix sont révisables</w:t>
      </w:r>
      <w:r w:rsidR="00C6638F" w:rsidRPr="00635AEA">
        <w:rPr>
          <w:rFonts w:ascii="Arial" w:hAnsi="Arial" w:cs="Arial"/>
          <w:sz w:val="20"/>
        </w:rPr>
        <w:t xml:space="preserve"> </w:t>
      </w:r>
    </w:p>
    <w:p w14:paraId="184EF294" w14:textId="77777777" w:rsidR="00635AEA" w:rsidRPr="00635AEA" w:rsidRDefault="00635AEA" w:rsidP="007B30AA">
      <w:pPr>
        <w:ind w:left="1843" w:hanging="720"/>
        <w:rPr>
          <w:rFonts w:ascii="Arial" w:hAnsi="Arial" w:cs="Arial"/>
          <w:color w:val="FF0000"/>
          <w:sz w:val="20"/>
        </w:rPr>
      </w:pPr>
    </w:p>
    <w:p w14:paraId="6D20ED94" w14:textId="1E040494" w:rsidR="00BB13F4" w:rsidRDefault="00BB13F4" w:rsidP="007B30AA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B2.3 Mois Zéro :</w:t>
      </w:r>
    </w:p>
    <w:p w14:paraId="1B30517F" w14:textId="77777777" w:rsidR="00635AEA" w:rsidRPr="00635AEA" w:rsidRDefault="00635AEA" w:rsidP="007B30AA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23473117" w14:textId="4E5C2DCA" w:rsidR="00BB13F4" w:rsidRPr="00635AEA" w:rsidRDefault="00BB13F4" w:rsidP="007B30AA">
      <w:pPr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sz w:val="20"/>
        </w:rPr>
        <w:t xml:space="preserve">Le mois Zéro (M0) est </w:t>
      </w:r>
      <w:r w:rsidR="007B30AA">
        <w:rPr>
          <w:rFonts w:ascii="Arial" w:hAnsi="Arial" w:cs="Arial"/>
          <w:sz w:val="20"/>
        </w:rPr>
        <w:t xml:space="preserve">le mois de </w:t>
      </w:r>
      <w:r w:rsidR="007B30AA" w:rsidRPr="007B30AA">
        <w:rPr>
          <w:rFonts w:ascii="Arial" w:hAnsi="Arial" w:cs="Arial"/>
          <w:b/>
          <w:sz w:val="20"/>
        </w:rPr>
        <w:t>février</w:t>
      </w:r>
      <w:r w:rsidR="008643C8" w:rsidRPr="007B30AA">
        <w:rPr>
          <w:rFonts w:ascii="Arial" w:hAnsi="Arial" w:cs="Arial"/>
          <w:b/>
          <w:sz w:val="20"/>
        </w:rPr>
        <w:t xml:space="preserve"> 2026</w:t>
      </w:r>
    </w:p>
    <w:p w14:paraId="59A73B6A" w14:textId="77777777" w:rsidR="00BB13F4" w:rsidRPr="00635AEA" w:rsidRDefault="00BB13F4" w:rsidP="007B30AA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635AEA" w:rsidRDefault="00130F31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B3 – Répartition des prix en cas de groupement </w:t>
      </w:r>
    </w:p>
    <w:p w14:paraId="7AC36165" w14:textId="77777777" w:rsidR="007B30AA" w:rsidRDefault="007B30AA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165CFE39" w:rsidR="00130F31" w:rsidRDefault="00130F31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0891998B" w14:textId="77777777" w:rsidR="005202BE" w:rsidRPr="00635AEA" w:rsidRDefault="005202BE" w:rsidP="007B30AA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bookmarkStart w:id="0" w:name="_GoBack"/>
      <w:bookmarkEnd w:id="0"/>
    </w:p>
    <w:p w14:paraId="55BEFF19" w14:textId="77777777" w:rsidR="00130F31" w:rsidRPr="00635AEA" w:rsidRDefault="00130F31" w:rsidP="007B30AA">
      <w:pPr>
        <w:ind w:left="1134"/>
        <w:rPr>
          <w:rFonts w:ascii="Arial" w:hAnsi="Arial" w:cs="Arial"/>
          <w:iCs/>
          <w:sz w:val="20"/>
        </w:rPr>
      </w:pPr>
      <w:r w:rsidRPr="00635AEA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iCs/>
          <w:sz w:val="20"/>
        </w:rPr>
        <w:instrText xml:space="preserve"> FORMCHECKBOX </w:instrText>
      </w:r>
      <w:r w:rsidR="004C14DC">
        <w:rPr>
          <w:rFonts w:ascii="Arial" w:hAnsi="Arial" w:cs="Arial"/>
          <w:iCs/>
          <w:sz w:val="20"/>
        </w:rPr>
      </w:r>
      <w:r w:rsidR="004C14DC">
        <w:rPr>
          <w:rFonts w:ascii="Arial" w:hAnsi="Arial" w:cs="Arial"/>
          <w:iCs/>
          <w:sz w:val="20"/>
        </w:rPr>
        <w:fldChar w:fldCharType="separate"/>
      </w:r>
      <w:r w:rsidRPr="00635AEA">
        <w:rPr>
          <w:rFonts w:ascii="Arial" w:hAnsi="Arial" w:cs="Arial"/>
          <w:iCs/>
          <w:sz w:val="20"/>
        </w:rPr>
        <w:fldChar w:fldCharType="end"/>
      </w:r>
      <w:r w:rsidRPr="00635AEA">
        <w:rPr>
          <w:rFonts w:ascii="Arial" w:hAnsi="Arial" w:cs="Arial"/>
          <w:iCs/>
          <w:sz w:val="20"/>
        </w:rPr>
        <w:t xml:space="preserve"> Groupement conjoint (mandataire solidaire).</w:t>
      </w:r>
      <w:r w:rsidRPr="00635AEA">
        <w:rPr>
          <w:rFonts w:ascii="Arial" w:hAnsi="Arial" w:cs="Arial"/>
          <w:iCs/>
          <w:sz w:val="20"/>
        </w:rPr>
        <w:tab/>
      </w:r>
      <w:r w:rsidRPr="00635AEA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iCs/>
          <w:sz w:val="20"/>
        </w:rPr>
        <w:instrText xml:space="preserve"> FORMCHECKBOX </w:instrText>
      </w:r>
      <w:r w:rsidR="004C14DC">
        <w:rPr>
          <w:rFonts w:ascii="Arial" w:hAnsi="Arial" w:cs="Arial"/>
          <w:iCs/>
          <w:sz w:val="20"/>
        </w:rPr>
      </w:r>
      <w:r w:rsidR="004C14DC">
        <w:rPr>
          <w:rFonts w:ascii="Arial" w:hAnsi="Arial" w:cs="Arial"/>
          <w:iCs/>
          <w:sz w:val="20"/>
        </w:rPr>
        <w:fldChar w:fldCharType="separate"/>
      </w:r>
      <w:r w:rsidRPr="00635AEA">
        <w:rPr>
          <w:rFonts w:ascii="Arial" w:hAnsi="Arial" w:cs="Arial"/>
          <w:iCs/>
          <w:sz w:val="20"/>
        </w:rPr>
        <w:fldChar w:fldCharType="end"/>
      </w:r>
      <w:r w:rsidRPr="00635AEA">
        <w:rPr>
          <w:rFonts w:ascii="Arial" w:hAnsi="Arial" w:cs="Arial"/>
          <w:iCs/>
          <w:sz w:val="20"/>
        </w:rPr>
        <w:t xml:space="preserve"> Groupement solidaire.</w:t>
      </w:r>
    </w:p>
    <w:p w14:paraId="75DDF613" w14:textId="77777777" w:rsidR="00130F31" w:rsidRPr="00635AEA" w:rsidRDefault="00130F31" w:rsidP="007B30AA">
      <w:pPr>
        <w:jc w:val="both"/>
        <w:rPr>
          <w:rFonts w:ascii="Arial" w:hAnsi="Arial" w:cs="Arial"/>
          <w:b/>
          <w:sz w:val="20"/>
          <w:lang w:eastAsia="zh-CN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3449"/>
      </w:tblGrid>
      <w:tr w:rsidR="004D625A" w:rsidRPr="00635AEA" w14:paraId="696EFF27" w14:textId="77777777" w:rsidTr="00635AEA">
        <w:trPr>
          <w:trHeight w:val="397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Désignation des membres</w:t>
            </w:r>
          </w:p>
          <w:p w14:paraId="77A3B37F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du groupement</w:t>
            </w: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75CD" w14:textId="17D27B58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Prestations exécutées par les membres</w:t>
            </w:r>
            <w:r w:rsidR="00635AEA">
              <w:rPr>
                <w:rFonts w:ascii="Arial" w:hAnsi="Arial" w:cs="Arial"/>
                <w:sz w:val="20"/>
              </w:rPr>
              <w:t xml:space="preserve"> </w:t>
            </w:r>
            <w:r w:rsidRPr="00635AEA">
              <w:rPr>
                <w:rFonts w:ascii="Arial" w:hAnsi="Arial" w:cs="Arial"/>
                <w:sz w:val="20"/>
              </w:rPr>
              <w:t>du groupement</w:t>
            </w:r>
          </w:p>
        </w:tc>
      </w:tr>
      <w:tr w:rsidR="004D625A" w:rsidRPr="00635AEA" w14:paraId="2B1F0196" w14:textId="77777777" w:rsidTr="00635AEA">
        <w:trPr>
          <w:trHeight w:val="40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Nature de la prestation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635AEA" w:rsidRDefault="004D625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Montant HT de la prestation</w:t>
            </w:r>
          </w:p>
        </w:tc>
      </w:tr>
      <w:tr w:rsidR="00130F31" w:rsidRPr="00635AEA" w14:paraId="07B3775F" w14:textId="77777777" w:rsidTr="00635AE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0F31" w:rsidRPr="00635AEA" w14:paraId="4A5568AE" w14:textId="77777777" w:rsidTr="00635AE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635AEA" w:rsidRDefault="00130F31" w:rsidP="007B30A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8B7F5AA" w14:textId="508C70BE" w:rsidR="00130F31" w:rsidRDefault="00130F31" w:rsidP="007B30AA">
      <w:pPr>
        <w:jc w:val="both"/>
        <w:rPr>
          <w:rFonts w:ascii="Arial" w:hAnsi="Arial" w:cs="Arial"/>
          <w:sz w:val="20"/>
        </w:rPr>
      </w:pPr>
    </w:p>
    <w:p w14:paraId="36CDFF0B" w14:textId="77777777" w:rsidR="007B30AA" w:rsidRPr="00635AEA" w:rsidRDefault="007B30AA" w:rsidP="007B30AA">
      <w:pPr>
        <w:jc w:val="both"/>
        <w:rPr>
          <w:rFonts w:ascii="Arial" w:hAnsi="Arial" w:cs="Arial"/>
          <w:sz w:val="20"/>
        </w:rPr>
      </w:pPr>
    </w:p>
    <w:p w14:paraId="0E794084" w14:textId="00FC0612" w:rsidR="00130F31" w:rsidRPr="00635AEA" w:rsidRDefault="006550F5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lastRenderedPageBreak/>
        <w:t>B</w:t>
      </w:r>
      <w:r w:rsidR="00A84973" w:rsidRPr="00635AEA">
        <w:rPr>
          <w:rFonts w:ascii="Arial" w:hAnsi="Arial" w:cs="Arial"/>
          <w:b/>
          <w:sz w:val="20"/>
          <w:lang w:eastAsia="zh-CN"/>
        </w:rPr>
        <w:t>4</w:t>
      </w:r>
      <w:r w:rsidRPr="00635AEA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635AEA">
        <w:rPr>
          <w:rFonts w:ascii="Arial" w:hAnsi="Arial" w:cs="Arial"/>
          <w:b/>
          <w:sz w:val="20"/>
          <w:lang w:eastAsia="zh-CN"/>
        </w:rPr>
        <w:t>Compte (s) à créditer</w:t>
      </w:r>
    </w:p>
    <w:p w14:paraId="29470726" w14:textId="77777777" w:rsidR="007B30AA" w:rsidRDefault="007B30AA" w:rsidP="007B30AA">
      <w:pPr>
        <w:jc w:val="both"/>
        <w:rPr>
          <w:rFonts w:ascii="Arial" w:hAnsi="Arial" w:cs="Arial"/>
          <w:b/>
          <w:sz w:val="20"/>
        </w:rPr>
      </w:pPr>
    </w:p>
    <w:p w14:paraId="47F5D625" w14:textId="7D470991" w:rsidR="007B30AA" w:rsidRDefault="006550F5" w:rsidP="007B30AA">
      <w:pPr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b/>
          <w:sz w:val="20"/>
        </w:rPr>
        <w:t xml:space="preserve">RIB </w:t>
      </w:r>
      <w:r w:rsidRPr="00635AEA">
        <w:rPr>
          <w:rFonts w:ascii="Arial" w:hAnsi="Arial" w:cs="Arial"/>
          <w:sz w:val="20"/>
        </w:rPr>
        <w:t>à intégrer</w:t>
      </w:r>
      <w:r w:rsidR="0084023C" w:rsidRPr="00635AEA">
        <w:rPr>
          <w:rFonts w:ascii="Arial" w:hAnsi="Arial" w:cs="Arial"/>
          <w:sz w:val="20"/>
        </w:rPr>
        <w:t>/joindre</w:t>
      </w:r>
      <w:r w:rsidRPr="00635AEA">
        <w:rPr>
          <w:rFonts w:ascii="Arial" w:hAnsi="Arial" w:cs="Arial"/>
          <w:sz w:val="20"/>
        </w:rPr>
        <w:t> </w:t>
      </w:r>
    </w:p>
    <w:p w14:paraId="6D063AC6" w14:textId="3F33F975" w:rsidR="006550F5" w:rsidRPr="007B30AA" w:rsidRDefault="006550F5" w:rsidP="007B30AA">
      <w:pPr>
        <w:jc w:val="both"/>
        <w:rPr>
          <w:rFonts w:ascii="Arial" w:hAnsi="Arial" w:cs="Arial"/>
          <w:sz w:val="20"/>
        </w:rPr>
      </w:pPr>
      <w:r w:rsidRPr="007B30AA">
        <w:rPr>
          <w:rFonts w:ascii="Arial" w:hAnsi="Arial" w:cs="Arial"/>
          <w:i/>
          <w:sz w:val="20"/>
        </w:rPr>
        <w:t>(</w:t>
      </w:r>
      <w:proofErr w:type="gramStart"/>
      <w:r w:rsidRPr="007B30AA">
        <w:rPr>
          <w:rFonts w:ascii="Arial" w:hAnsi="Arial" w:cs="Arial"/>
          <w:i/>
          <w:sz w:val="20"/>
        </w:rPr>
        <w:t>dans</w:t>
      </w:r>
      <w:proofErr w:type="gramEnd"/>
      <w:r w:rsidRPr="007B30AA">
        <w:rPr>
          <w:rFonts w:ascii="Arial" w:hAnsi="Arial" w:cs="Arial"/>
          <w:i/>
          <w:sz w:val="20"/>
        </w:rPr>
        <w:t xml:space="preserve"> le cas d’un groupement avec des comptes</w:t>
      </w:r>
      <w:r w:rsidR="00C96AFE" w:rsidRPr="007B30AA">
        <w:rPr>
          <w:rFonts w:ascii="Arial" w:hAnsi="Arial" w:cs="Arial"/>
          <w:i/>
          <w:sz w:val="20"/>
        </w:rPr>
        <w:t xml:space="preserve"> séparés, l’ensemble</w:t>
      </w:r>
      <w:r w:rsidRPr="007B30AA">
        <w:rPr>
          <w:rFonts w:ascii="Arial" w:hAnsi="Arial" w:cs="Arial"/>
          <w:i/>
          <w:sz w:val="20"/>
        </w:rPr>
        <w:t xml:space="preserve"> des RIB sont à joindre)</w:t>
      </w:r>
      <w:r w:rsidRPr="007B30AA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635AEA" w:rsidRDefault="00DE5240" w:rsidP="007B30AA">
      <w:pPr>
        <w:jc w:val="both"/>
        <w:rPr>
          <w:rFonts w:ascii="Arial" w:hAnsi="Arial" w:cs="Arial"/>
          <w:sz w:val="20"/>
        </w:rPr>
      </w:pPr>
    </w:p>
    <w:p w14:paraId="2AA79BAA" w14:textId="456F9C2F" w:rsidR="008062B4" w:rsidRPr="00635AEA" w:rsidRDefault="002A25EB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635AEA">
        <w:rPr>
          <w:rFonts w:ascii="Arial" w:hAnsi="Arial" w:cs="Arial"/>
          <w:b/>
          <w:sz w:val="20"/>
          <w:lang w:eastAsia="zh-CN"/>
        </w:rPr>
        <w:t>B</w:t>
      </w:r>
      <w:r w:rsidR="00A84973" w:rsidRPr="00635AEA">
        <w:rPr>
          <w:rFonts w:ascii="Arial" w:hAnsi="Arial" w:cs="Arial"/>
          <w:b/>
          <w:sz w:val="20"/>
          <w:lang w:eastAsia="zh-CN"/>
        </w:rPr>
        <w:t>5</w:t>
      </w:r>
      <w:r w:rsidRPr="00635AEA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635AEA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635AEA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635AEA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2191-3</w:t>
        </w:r>
      </w:hyperlink>
      <w:r w:rsidR="00973FD7" w:rsidRPr="00635AEA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3D83F07D" w14:textId="77777777" w:rsidR="007B30AA" w:rsidRDefault="007B30AA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3423E5D5" w:rsidR="008062B4" w:rsidRPr="00635AEA" w:rsidRDefault="00025D39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  <w:u w:val="single"/>
        </w:rPr>
        <w:t>Titulaire / Mandataire</w:t>
      </w:r>
      <w:r w:rsidRPr="007B30AA">
        <w:rPr>
          <w:rFonts w:ascii="Arial" w:hAnsi="Arial" w:cs="Arial"/>
          <w:sz w:val="20"/>
        </w:rPr>
        <w:t> :</w:t>
      </w:r>
      <w:r w:rsidR="007B30AA" w:rsidRPr="007B30AA">
        <w:rPr>
          <w:rFonts w:ascii="Arial" w:hAnsi="Arial" w:cs="Arial"/>
          <w:sz w:val="20"/>
        </w:rPr>
        <w:t xml:space="preserve"> </w:t>
      </w:r>
      <w:r w:rsidR="008062B4" w:rsidRPr="007B30AA">
        <w:rPr>
          <w:rFonts w:ascii="Arial" w:hAnsi="Arial" w:cs="Arial"/>
          <w:sz w:val="20"/>
        </w:rPr>
        <w:t>Je</w:t>
      </w:r>
      <w:r w:rsidR="008062B4" w:rsidRPr="00635AEA">
        <w:rPr>
          <w:rFonts w:ascii="Arial" w:hAnsi="Arial" w:cs="Arial"/>
          <w:sz w:val="20"/>
        </w:rPr>
        <w:t xml:space="preserve"> </w:t>
      </w:r>
      <w:r w:rsidR="00AB3176" w:rsidRPr="00635AEA">
        <w:rPr>
          <w:rFonts w:ascii="Arial" w:hAnsi="Arial" w:cs="Arial"/>
          <w:sz w:val="20"/>
        </w:rPr>
        <w:t>souhaite bénéficier de l’avance</w:t>
      </w:r>
      <w:r w:rsidR="0084023C" w:rsidRPr="00635AEA">
        <w:rPr>
          <w:rStyle w:val="Appelnotedebasdep"/>
          <w:rFonts w:ascii="Arial" w:hAnsi="Arial" w:cs="Arial"/>
          <w:sz w:val="20"/>
        </w:rPr>
        <w:footnoteReference w:id="1"/>
      </w:r>
      <w:r w:rsidR="008062B4" w:rsidRPr="00635AEA">
        <w:rPr>
          <w:rFonts w:ascii="Arial" w:hAnsi="Arial" w:cs="Arial"/>
          <w:sz w:val="20"/>
        </w:rPr>
        <w:t> </w:t>
      </w:r>
      <w:r w:rsidR="008062B4" w:rsidRPr="00635AEA">
        <w:rPr>
          <w:rFonts w:ascii="Arial" w:hAnsi="Arial" w:cs="Arial"/>
          <w:sz w:val="20"/>
        </w:rPr>
        <w:tab/>
      </w:r>
      <w:r w:rsidR="001154AF" w:rsidRPr="00635AEA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11"/>
      <w:r w:rsidR="001154AF" w:rsidRPr="00635AEA">
        <w:rPr>
          <w:rFonts w:ascii="Arial" w:hAnsi="Arial" w:cs="Arial"/>
          <w:sz w:val="20"/>
        </w:rPr>
        <w:instrText xml:space="preserve"> FORMCHECKBOX </w:instrText>
      </w:r>
      <w:r w:rsidR="004C14DC">
        <w:rPr>
          <w:rFonts w:ascii="Arial" w:hAnsi="Arial" w:cs="Arial"/>
          <w:sz w:val="20"/>
        </w:rPr>
      </w:r>
      <w:r w:rsidR="004C14DC">
        <w:rPr>
          <w:rFonts w:ascii="Arial" w:hAnsi="Arial" w:cs="Arial"/>
          <w:sz w:val="20"/>
        </w:rPr>
        <w:fldChar w:fldCharType="separate"/>
      </w:r>
      <w:r w:rsidR="001154AF" w:rsidRPr="00635AEA">
        <w:rPr>
          <w:rFonts w:ascii="Arial" w:hAnsi="Arial" w:cs="Arial"/>
          <w:sz w:val="20"/>
        </w:rPr>
        <w:fldChar w:fldCharType="end"/>
      </w:r>
      <w:bookmarkEnd w:id="1"/>
      <w:r w:rsidR="008062B4" w:rsidRPr="00635AEA">
        <w:rPr>
          <w:rFonts w:ascii="Arial" w:hAnsi="Arial" w:cs="Arial"/>
          <w:sz w:val="20"/>
        </w:rPr>
        <w:t xml:space="preserve"> Non</w:t>
      </w:r>
      <w:r w:rsidR="008062B4" w:rsidRPr="00635AEA">
        <w:rPr>
          <w:rFonts w:ascii="Arial" w:hAnsi="Arial" w:cs="Arial"/>
          <w:sz w:val="20"/>
        </w:rPr>
        <w:tab/>
      </w:r>
      <w:r w:rsidR="008062B4" w:rsidRPr="00635AE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="008062B4" w:rsidRPr="00635AEA">
        <w:rPr>
          <w:rFonts w:ascii="Arial" w:hAnsi="Arial" w:cs="Arial"/>
          <w:sz w:val="20"/>
        </w:rPr>
        <w:instrText xml:space="preserve"> FORMCHECKBOX </w:instrText>
      </w:r>
      <w:r w:rsidR="004C14DC">
        <w:rPr>
          <w:rFonts w:ascii="Arial" w:hAnsi="Arial" w:cs="Arial"/>
          <w:sz w:val="20"/>
        </w:rPr>
      </w:r>
      <w:r w:rsidR="004C14DC">
        <w:rPr>
          <w:rFonts w:ascii="Arial" w:hAnsi="Arial" w:cs="Arial"/>
          <w:sz w:val="20"/>
        </w:rPr>
        <w:fldChar w:fldCharType="separate"/>
      </w:r>
      <w:r w:rsidR="008062B4" w:rsidRPr="00635AEA">
        <w:rPr>
          <w:rFonts w:ascii="Arial" w:hAnsi="Arial" w:cs="Arial"/>
          <w:sz w:val="20"/>
        </w:rPr>
        <w:fldChar w:fldCharType="end"/>
      </w:r>
      <w:r w:rsidR="008062B4" w:rsidRPr="00635AEA">
        <w:rPr>
          <w:rFonts w:ascii="Arial" w:hAnsi="Arial" w:cs="Arial"/>
          <w:sz w:val="20"/>
        </w:rPr>
        <w:t xml:space="preserve"> Oui</w:t>
      </w:r>
      <w:r w:rsidR="008062B4" w:rsidRPr="00635AEA">
        <w:rPr>
          <w:rFonts w:ascii="Arial" w:hAnsi="Arial" w:cs="Arial"/>
          <w:sz w:val="20"/>
        </w:rPr>
        <w:tab/>
      </w:r>
    </w:p>
    <w:p w14:paraId="659E0C07" w14:textId="77777777" w:rsidR="007B30AA" w:rsidRDefault="007B30AA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25FAE204" w14:textId="36C1F21B" w:rsidR="00025D39" w:rsidRPr="00635AEA" w:rsidRDefault="00025D39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i/>
          <w:sz w:val="20"/>
          <w:u w:val="single"/>
        </w:rPr>
        <w:t>Cotraitant </w:t>
      </w:r>
      <w:r w:rsidR="004A57BA" w:rsidRPr="00635AEA">
        <w:rPr>
          <w:rFonts w:ascii="Arial" w:hAnsi="Arial" w:cs="Arial"/>
          <w:i/>
          <w:sz w:val="20"/>
          <w:u w:val="single"/>
        </w:rPr>
        <w:t>(le cas échéant</w:t>
      </w:r>
      <w:r w:rsidR="004A57BA" w:rsidRPr="007B30AA">
        <w:rPr>
          <w:rFonts w:ascii="Arial" w:hAnsi="Arial" w:cs="Arial"/>
          <w:i/>
          <w:sz w:val="20"/>
        </w:rPr>
        <w:t>)</w:t>
      </w:r>
      <w:r w:rsidR="004A57BA" w:rsidRPr="007B30AA">
        <w:rPr>
          <w:rFonts w:ascii="Arial" w:hAnsi="Arial" w:cs="Arial"/>
          <w:sz w:val="20"/>
        </w:rPr>
        <w:t xml:space="preserve"> </w:t>
      </w:r>
      <w:r w:rsidRPr="007B30AA">
        <w:rPr>
          <w:rFonts w:ascii="Arial" w:hAnsi="Arial" w:cs="Arial"/>
          <w:sz w:val="20"/>
        </w:rPr>
        <w:t>:</w:t>
      </w:r>
      <w:r w:rsidR="007B30AA" w:rsidRPr="007B30AA">
        <w:rPr>
          <w:rFonts w:ascii="Arial" w:hAnsi="Arial" w:cs="Arial"/>
          <w:sz w:val="20"/>
        </w:rPr>
        <w:t xml:space="preserve"> </w:t>
      </w:r>
      <w:r w:rsidRPr="007B30AA">
        <w:rPr>
          <w:rFonts w:ascii="Arial" w:hAnsi="Arial" w:cs="Arial"/>
          <w:sz w:val="20"/>
        </w:rPr>
        <w:t>J</w:t>
      </w:r>
      <w:r w:rsidRPr="00635AEA">
        <w:rPr>
          <w:rFonts w:ascii="Arial" w:hAnsi="Arial" w:cs="Arial"/>
          <w:sz w:val="20"/>
        </w:rPr>
        <w:t>e souhaite bénéficier de l’avance</w:t>
      </w:r>
      <w:r w:rsidRPr="00635AEA">
        <w:rPr>
          <w:rFonts w:ascii="Arial" w:hAnsi="Arial" w:cs="Arial"/>
          <w:sz w:val="20"/>
          <w:vertAlign w:val="superscript"/>
        </w:rPr>
        <w:t>1</w:t>
      </w:r>
      <w:r w:rsidRPr="00635AEA">
        <w:rPr>
          <w:rFonts w:ascii="Arial" w:hAnsi="Arial" w:cs="Arial"/>
          <w:sz w:val="20"/>
        </w:rPr>
        <w:tab/>
      </w:r>
      <w:r w:rsidR="001154AF" w:rsidRPr="00635AEA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54AF" w:rsidRPr="00635AEA">
        <w:rPr>
          <w:rFonts w:ascii="Arial" w:hAnsi="Arial" w:cs="Arial"/>
          <w:sz w:val="20"/>
        </w:rPr>
        <w:instrText xml:space="preserve"> FORMCHECKBOX </w:instrText>
      </w:r>
      <w:r w:rsidR="004C14DC">
        <w:rPr>
          <w:rFonts w:ascii="Arial" w:hAnsi="Arial" w:cs="Arial"/>
          <w:sz w:val="20"/>
        </w:rPr>
      </w:r>
      <w:r w:rsidR="004C14DC">
        <w:rPr>
          <w:rFonts w:ascii="Arial" w:hAnsi="Arial" w:cs="Arial"/>
          <w:sz w:val="20"/>
        </w:rPr>
        <w:fldChar w:fldCharType="separate"/>
      </w:r>
      <w:r w:rsidR="001154AF" w:rsidRPr="00635AEA"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Non</w:t>
      </w:r>
      <w:r w:rsidRPr="00635AEA">
        <w:rPr>
          <w:rFonts w:ascii="Arial" w:hAnsi="Arial" w:cs="Arial"/>
          <w:sz w:val="20"/>
        </w:rPr>
        <w:tab/>
      </w:r>
      <w:r w:rsidRPr="00635AE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35AEA">
        <w:rPr>
          <w:rFonts w:ascii="Arial" w:hAnsi="Arial" w:cs="Arial"/>
          <w:sz w:val="20"/>
        </w:rPr>
        <w:instrText xml:space="preserve"> FORMCHECKBOX </w:instrText>
      </w:r>
      <w:r w:rsidR="004C14DC">
        <w:rPr>
          <w:rFonts w:ascii="Arial" w:hAnsi="Arial" w:cs="Arial"/>
          <w:sz w:val="20"/>
        </w:rPr>
      </w:r>
      <w:r w:rsidR="004C14DC">
        <w:rPr>
          <w:rFonts w:ascii="Arial" w:hAnsi="Arial" w:cs="Arial"/>
          <w:sz w:val="20"/>
        </w:rPr>
        <w:fldChar w:fldCharType="separate"/>
      </w:r>
      <w:r w:rsidRPr="00635AEA">
        <w:rPr>
          <w:rFonts w:ascii="Arial" w:hAnsi="Arial" w:cs="Arial"/>
          <w:sz w:val="20"/>
        </w:rPr>
        <w:fldChar w:fldCharType="end"/>
      </w:r>
      <w:r w:rsidRPr="00635AEA">
        <w:rPr>
          <w:rFonts w:ascii="Arial" w:hAnsi="Arial" w:cs="Arial"/>
          <w:sz w:val="20"/>
        </w:rPr>
        <w:t xml:space="preserve"> Oui</w:t>
      </w:r>
      <w:r w:rsidRPr="00635AEA">
        <w:rPr>
          <w:rFonts w:ascii="Arial" w:hAnsi="Arial" w:cs="Arial"/>
          <w:sz w:val="20"/>
        </w:rPr>
        <w:tab/>
      </w:r>
    </w:p>
    <w:p w14:paraId="7BE1EF10" w14:textId="2E1D082A" w:rsidR="005066CC" w:rsidRPr="00635AEA" w:rsidRDefault="005066CC" w:rsidP="007B30AA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4DA35E71" w14:textId="452690AA" w:rsidR="005066CC" w:rsidRPr="00635AEA" w:rsidRDefault="005066CC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B6 – Modalités de règlement </w:t>
      </w:r>
    </w:p>
    <w:p w14:paraId="041DC9E9" w14:textId="77777777" w:rsidR="007B30AA" w:rsidRDefault="007B30AA" w:rsidP="007B30AA">
      <w:pPr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</w:p>
    <w:p w14:paraId="2BB45475" w14:textId="77777777" w:rsidR="007B30AA" w:rsidRDefault="007B30AA" w:rsidP="007B30AA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règlement s’effectuera par projet de </w:t>
      </w:r>
      <w:r w:rsidR="00844712" w:rsidRPr="00635AEA">
        <w:rPr>
          <w:rFonts w:ascii="Arial" w:hAnsi="Arial" w:cs="Arial"/>
          <w:sz w:val="20"/>
        </w:rPr>
        <w:t>décompte</w:t>
      </w:r>
      <w:r>
        <w:rPr>
          <w:rFonts w:ascii="Arial" w:hAnsi="Arial" w:cs="Arial"/>
          <w:sz w:val="20"/>
        </w:rPr>
        <w:t>.</w:t>
      </w:r>
    </w:p>
    <w:p w14:paraId="7863F95F" w14:textId="1A9A4777" w:rsidR="005066CC" w:rsidRPr="00635AEA" w:rsidRDefault="00844712" w:rsidP="007B30AA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sz w:val="20"/>
        </w:rPr>
        <w:t xml:space="preserve"> </w:t>
      </w:r>
    </w:p>
    <w:p w14:paraId="10CAC300" w14:textId="6C7678C0" w:rsidR="000155F4" w:rsidRPr="00635AEA" w:rsidRDefault="004D6224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D</w:t>
      </w:r>
      <w:r w:rsidR="001345A5" w:rsidRPr="00635AEA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39987329" w14:textId="77777777" w:rsidR="00461F08" w:rsidRDefault="00461F08" w:rsidP="007B30AA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D1F7272" w14:textId="7BA8AD80" w:rsidR="00635AEA" w:rsidRPr="00233EC3" w:rsidRDefault="001345A5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233EC3">
        <w:rPr>
          <w:rFonts w:ascii="Arial" w:hAnsi="Arial" w:cs="Arial"/>
          <w:b/>
          <w:sz w:val="20"/>
        </w:rPr>
        <w:t>Le délai</w:t>
      </w:r>
      <w:r w:rsidR="000155F4" w:rsidRPr="00233EC3">
        <w:rPr>
          <w:rFonts w:ascii="Arial" w:hAnsi="Arial" w:cs="Arial"/>
          <w:b/>
          <w:sz w:val="20"/>
        </w:rPr>
        <w:t xml:space="preserve"> d’exécution des </w:t>
      </w:r>
      <w:r w:rsidR="00F8077C" w:rsidRPr="00233EC3">
        <w:rPr>
          <w:rFonts w:ascii="Arial" w:hAnsi="Arial" w:cs="Arial"/>
          <w:b/>
          <w:sz w:val="20"/>
        </w:rPr>
        <w:t>prestations</w:t>
      </w:r>
      <w:r w:rsidR="00B9117B" w:rsidRPr="00233EC3">
        <w:rPr>
          <w:rFonts w:ascii="Arial" w:hAnsi="Arial" w:cs="Arial"/>
          <w:sz w:val="20"/>
        </w:rPr>
        <w:t xml:space="preserve"> est </w:t>
      </w:r>
      <w:r w:rsidR="000155F4" w:rsidRPr="00233EC3">
        <w:rPr>
          <w:rFonts w:ascii="Arial" w:hAnsi="Arial" w:cs="Arial"/>
          <w:sz w:val="20"/>
        </w:rPr>
        <w:t xml:space="preserve">de : </w:t>
      </w:r>
      <w:r w:rsidR="00142C81" w:rsidRPr="00233EC3">
        <w:rPr>
          <w:rFonts w:ascii="Arial" w:hAnsi="Arial" w:cs="Arial"/>
          <w:b/>
          <w:sz w:val="20"/>
        </w:rPr>
        <w:t>1</w:t>
      </w:r>
      <w:r w:rsidR="008643C8" w:rsidRPr="00233EC3">
        <w:rPr>
          <w:rFonts w:ascii="Arial" w:hAnsi="Arial" w:cs="Arial"/>
          <w:b/>
          <w:sz w:val="20"/>
        </w:rPr>
        <w:t>4</w:t>
      </w:r>
      <w:r w:rsidR="00B9117B" w:rsidRPr="00233EC3">
        <w:rPr>
          <w:rFonts w:ascii="Arial" w:hAnsi="Arial" w:cs="Arial"/>
          <w:b/>
          <w:sz w:val="20"/>
        </w:rPr>
        <w:t xml:space="preserve"> </w:t>
      </w:r>
      <w:r w:rsidR="00B9117B" w:rsidRPr="00233EC3">
        <w:rPr>
          <w:rFonts w:ascii="Arial" w:hAnsi="Arial" w:cs="Arial"/>
          <w:sz w:val="20"/>
        </w:rPr>
        <w:t xml:space="preserve">mois </w:t>
      </w:r>
      <w:r w:rsidR="00463041" w:rsidRPr="00233EC3">
        <w:rPr>
          <w:rFonts w:ascii="Arial" w:hAnsi="Arial" w:cs="Arial"/>
          <w:sz w:val="20"/>
        </w:rPr>
        <w:t>(</w:t>
      </w:r>
      <w:r w:rsidR="00835B0A" w:rsidRPr="00233EC3">
        <w:rPr>
          <w:rFonts w:ascii="Arial" w:hAnsi="Arial" w:cs="Arial"/>
          <w:sz w:val="20"/>
        </w:rPr>
        <w:t>4</w:t>
      </w:r>
      <w:r w:rsidR="00635AEA" w:rsidRPr="00233EC3">
        <w:rPr>
          <w:rFonts w:ascii="Arial" w:hAnsi="Arial" w:cs="Arial"/>
          <w:sz w:val="20"/>
        </w:rPr>
        <w:t xml:space="preserve"> mois pour la phase de conception et de </w:t>
      </w:r>
      <w:r w:rsidR="00233EC3" w:rsidRPr="00233EC3">
        <w:rPr>
          <w:rFonts w:ascii="Arial" w:hAnsi="Arial" w:cs="Arial"/>
          <w:sz w:val="20"/>
        </w:rPr>
        <w:t>10</w:t>
      </w:r>
      <w:r w:rsidR="00635AEA" w:rsidRPr="00233EC3">
        <w:rPr>
          <w:rFonts w:ascii="Arial" w:hAnsi="Arial" w:cs="Arial"/>
          <w:sz w:val="20"/>
        </w:rPr>
        <w:t xml:space="preserve"> mois pour la phase de </w:t>
      </w:r>
      <w:r w:rsidR="00233EC3" w:rsidRPr="00233EC3">
        <w:rPr>
          <w:rFonts w:ascii="Arial" w:hAnsi="Arial" w:cs="Arial"/>
          <w:sz w:val="20"/>
        </w:rPr>
        <w:t>réalisation</w:t>
      </w:r>
      <w:r w:rsidR="008643C8" w:rsidRPr="00233EC3">
        <w:rPr>
          <w:rFonts w:ascii="Arial" w:hAnsi="Arial" w:cs="Arial"/>
          <w:sz w:val="20"/>
        </w:rPr>
        <w:t>)</w:t>
      </w:r>
      <w:r w:rsidR="00635AEA" w:rsidRPr="00233EC3">
        <w:rPr>
          <w:rFonts w:ascii="Arial" w:hAnsi="Arial" w:cs="Arial"/>
          <w:sz w:val="20"/>
        </w:rPr>
        <w:t>.</w:t>
      </w:r>
    </w:p>
    <w:p w14:paraId="46C169BF" w14:textId="77777777" w:rsidR="00461F08" w:rsidRPr="008643C8" w:rsidRDefault="00461F08" w:rsidP="007B30AA">
      <w:pPr>
        <w:tabs>
          <w:tab w:val="left" w:pos="576"/>
        </w:tabs>
        <w:jc w:val="both"/>
        <w:rPr>
          <w:rFonts w:ascii="Arial" w:hAnsi="Arial" w:cs="Arial"/>
          <w:color w:val="7030A0"/>
          <w:sz w:val="20"/>
        </w:rPr>
      </w:pPr>
    </w:p>
    <w:p w14:paraId="6F8104B5" w14:textId="306C6E21" w:rsidR="00B1540A" w:rsidRDefault="00D7652C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463041">
        <w:rPr>
          <w:rFonts w:ascii="Arial" w:hAnsi="Arial" w:cs="Arial"/>
          <w:sz w:val="20"/>
        </w:rPr>
        <w:t>Par dérogation à l’article 13-1 du CCAG-</w:t>
      </w:r>
      <w:r w:rsidR="00753259" w:rsidRPr="00463041">
        <w:rPr>
          <w:rFonts w:ascii="Arial" w:hAnsi="Arial" w:cs="Arial"/>
          <w:sz w:val="20"/>
        </w:rPr>
        <w:t>PI</w:t>
      </w:r>
      <w:r w:rsidRPr="00463041">
        <w:rPr>
          <w:rFonts w:ascii="Arial" w:hAnsi="Arial" w:cs="Arial"/>
          <w:sz w:val="20"/>
        </w:rPr>
        <w:t>, il court à compter de la date fixée par l’Ordre de</w:t>
      </w:r>
      <w:r w:rsidR="00972895" w:rsidRPr="00463041">
        <w:rPr>
          <w:rFonts w:ascii="Arial" w:hAnsi="Arial" w:cs="Arial"/>
          <w:sz w:val="20"/>
        </w:rPr>
        <w:t xml:space="preserve"> </w:t>
      </w:r>
      <w:r w:rsidRPr="00463041">
        <w:rPr>
          <w:rFonts w:ascii="Arial" w:hAnsi="Arial" w:cs="Arial"/>
          <w:sz w:val="20"/>
        </w:rPr>
        <w:t>Service qui</w:t>
      </w:r>
      <w:r w:rsidR="00972895" w:rsidRPr="00463041">
        <w:rPr>
          <w:rFonts w:ascii="Arial" w:hAnsi="Arial" w:cs="Arial"/>
          <w:sz w:val="20"/>
        </w:rPr>
        <w:t xml:space="preserve"> </w:t>
      </w:r>
      <w:r w:rsidRPr="00463041">
        <w:rPr>
          <w:rFonts w:ascii="Arial" w:hAnsi="Arial" w:cs="Arial"/>
          <w:sz w:val="20"/>
        </w:rPr>
        <w:t>prescrit</w:t>
      </w:r>
      <w:r w:rsidRPr="00972895">
        <w:rPr>
          <w:rFonts w:ascii="Arial" w:hAnsi="Arial" w:cs="Arial"/>
          <w:sz w:val="20"/>
        </w:rPr>
        <w:t xml:space="preserve"> de commencer</w:t>
      </w:r>
      <w:r w:rsidR="00B1540A">
        <w:rPr>
          <w:rFonts w:ascii="Arial" w:hAnsi="Arial" w:cs="Arial"/>
          <w:sz w:val="20"/>
        </w:rPr>
        <w:t>.</w:t>
      </w:r>
    </w:p>
    <w:p w14:paraId="4AC9B251" w14:textId="77777777" w:rsidR="00461F08" w:rsidRDefault="00461F08" w:rsidP="007B30AA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37A551DE" w14:textId="70DF2D3F" w:rsidR="001B15E2" w:rsidRDefault="00B1540A" w:rsidP="007B30A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durée ci-dessus est indicative. La durée effective du marché sera liée à celle de la durée de l’opération.</w:t>
      </w:r>
    </w:p>
    <w:p w14:paraId="3CD7ADFE" w14:textId="77777777" w:rsidR="00461F08" w:rsidRPr="00B1540A" w:rsidRDefault="00461F08" w:rsidP="007B30AA">
      <w:pPr>
        <w:jc w:val="both"/>
        <w:rPr>
          <w:rFonts w:ascii="Arial" w:hAnsi="Arial" w:cs="Arial"/>
          <w:sz w:val="20"/>
        </w:rPr>
      </w:pPr>
    </w:p>
    <w:p w14:paraId="59D2BC61" w14:textId="7C8A6E74" w:rsidR="00E61334" w:rsidRPr="00635AEA" w:rsidRDefault="00F54BBD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635AEA">
        <w:rPr>
          <w:rFonts w:ascii="Arial" w:hAnsi="Arial" w:cs="Arial"/>
          <w:b/>
          <w:sz w:val="20"/>
          <w:lang w:eastAsia="zh-CN"/>
        </w:rPr>
        <w:t>RESTREINTE »</w:t>
      </w:r>
    </w:p>
    <w:p w14:paraId="20AC7CBA" w14:textId="77777777" w:rsidR="00461F08" w:rsidRDefault="00461F08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3C98F09" w14:textId="6203E24E" w:rsidR="00241AC9" w:rsidRDefault="00241AC9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635AEA">
        <w:rPr>
          <w:rFonts w:ascii="Arial" w:hAnsi="Arial" w:cs="Arial"/>
          <w:sz w:val="20"/>
        </w:rPr>
        <w:t>Sans objet</w:t>
      </w:r>
    </w:p>
    <w:p w14:paraId="4A0DA479" w14:textId="77777777" w:rsidR="00461F08" w:rsidRPr="00635AEA" w:rsidRDefault="00461F08" w:rsidP="00461F08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8D8C74C" w14:textId="6B6A3264" w:rsidR="00AD36F8" w:rsidRPr="00635AEA" w:rsidRDefault="00365696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SIGNATURE DU MARCHE PUBLIC PAR LE TITULAIRE INDIVIDUEL OU, EN CAS GROUPEMENT, LE MANDATAIRE DUMENT HABILITE OU CHAQUE MEMBRE DU GROUPEMENT</w:t>
      </w:r>
    </w:p>
    <w:p w14:paraId="0E281B80" w14:textId="77777777" w:rsidR="00461F08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BE525BD" w14:textId="0AADF8D9" w:rsidR="00AD36F8" w:rsidRDefault="00A84973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</w:t>
      </w:r>
      <w:r w:rsidR="00AD36F8" w:rsidRPr="00635AEA">
        <w:rPr>
          <w:rFonts w:ascii="Arial" w:hAnsi="Arial" w:cs="Arial"/>
          <w:b/>
          <w:sz w:val="20"/>
          <w:lang w:eastAsia="zh-CN"/>
        </w:rPr>
        <w:t>1 – Signature du marché public par le titulaire individuel :</w:t>
      </w:r>
    </w:p>
    <w:p w14:paraId="4F3050AF" w14:textId="77777777" w:rsidR="00461F08" w:rsidRPr="00635AEA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635AEA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635AEA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635AEA" w:rsidRDefault="00AD36F8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635AEA" w:rsidRDefault="00AD36F8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3097B4E7" w14:textId="51E5AF2E" w:rsidR="00AD36F8" w:rsidRPr="00635AEA" w:rsidRDefault="00AD36F8" w:rsidP="007B30AA">
      <w:pPr>
        <w:rPr>
          <w:rFonts w:ascii="Arial" w:hAnsi="Arial" w:cs="Arial"/>
          <w:sz w:val="20"/>
        </w:rPr>
      </w:pPr>
    </w:p>
    <w:p w14:paraId="68E7067D" w14:textId="1243A11F" w:rsidR="00A830C3" w:rsidRPr="00635AEA" w:rsidRDefault="00A84973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E</w:t>
      </w:r>
      <w:r w:rsidR="00A830C3" w:rsidRPr="00635AEA">
        <w:rPr>
          <w:rFonts w:ascii="Arial" w:hAnsi="Arial" w:cs="Arial"/>
          <w:b/>
          <w:sz w:val="20"/>
          <w:lang w:eastAsia="zh-CN"/>
        </w:rPr>
        <w:t>2 – Signature du marché public en cas de groupement :</w:t>
      </w:r>
    </w:p>
    <w:p w14:paraId="28FA6766" w14:textId="77777777" w:rsidR="00461F08" w:rsidRDefault="00461F08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0DE0D005" w14:textId="73F2D569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635AEA">
        <w:rPr>
          <w:rFonts w:ascii="Arial" w:hAnsi="Arial" w:cs="Arial"/>
          <w:i/>
          <w:sz w:val="20"/>
          <w:lang w:eastAsia="zh-CN"/>
        </w:rPr>
        <w:t>(</w:t>
      </w:r>
      <w:hyperlink r:id="rId13" w:history="1">
        <w:r w:rsidRPr="00635AEA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2142-23</w:t>
        </w:r>
      </w:hyperlink>
      <w:r w:rsidRPr="00635AEA">
        <w:rPr>
          <w:rFonts w:ascii="Arial" w:hAnsi="Arial" w:cs="Arial"/>
          <w:i/>
          <w:sz w:val="20"/>
          <w:lang w:eastAsia="zh-CN"/>
        </w:rPr>
        <w:t xml:space="preserve"> du code de la commande publique) </w:t>
      </w:r>
      <w:r w:rsidRPr="00635AEA">
        <w:rPr>
          <w:rFonts w:ascii="Arial" w:hAnsi="Arial" w:cs="Arial"/>
          <w:sz w:val="20"/>
          <w:lang w:eastAsia="zh-CN"/>
        </w:rPr>
        <w:t>:</w:t>
      </w:r>
    </w:p>
    <w:p w14:paraId="0498FAAF" w14:textId="77777777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[Indiquer le nom commercial et la dénomination sociale du mandataire]</w:t>
      </w:r>
    </w:p>
    <w:p w14:paraId="4F2C68A1" w14:textId="77777777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635AEA" w:rsidRDefault="00A830C3" w:rsidP="007B30AA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635AEA" w:rsidRDefault="002471DA" w:rsidP="007B30AA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20"/>
        </w:rPr>
      </w:pPr>
      <w:r w:rsidRPr="00635AEA">
        <w:rPr>
          <w:rFonts w:ascii="Arial" w:hAnsi="Arial" w:cs="Arial"/>
          <w:i/>
          <w:iCs/>
          <w:sz w:val="20"/>
        </w:rPr>
        <w:t>(Cocher la case correspondante.)</w:t>
      </w:r>
    </w:p>
    <w:p w14:paraId="20A1B75F" w14:textId="183BEF79" w:rsidR="00A830C3" w:rsidRPr="00635AEA" w:rsidRDefault="00A830C3" w:rsidP="007B30AA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conjoint</w:t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tab/>
        <w:t>OU</w:t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Cs/>
          <w:sz w:val="20"/>
          <w:lang w:eastAsia="zh-CN"/>
        </w:rPr>
        <w:t xml:space="preserve"> </w:t>
      </w:r>
      <w:r w:rsidRPr="00635AEA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635AEA" w:rsidRDefault="00A830C3" w:rsidP="007B30AA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635AEA" w:rsidRDefault="00292EF8" w:rsidP="007B30AA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iCs/>
          <w:sz w:val="20"/>
        </w:rPr>
        <w:tab/>
      </w:r>
      <w:r w:rsidR="002471DA" w:rsidRPr="00635AEA">
        <w:rPr>
          <w:rFonts w:ascii="Arial" w:hAnsi="Arial" w:cs="Arial"/>
          <w:i/>
          <w:iCs/>
          <w:sz w:val="20"/>
        </w:rPr>
        <w:t>(Cocher la case correspondante.)</w:t>
      </w:r>
    </w:p>
    <w:p w14:paraId="7712CFBE" w14:textId="099F0E3D" w:rsidR="00A830C3" w:rsidRPr="00635AEA" w:rsidRDefault="00A830C3" w:rsidP="007B30AA">
      <w:pPr>
        <w:tabs>
          <w:tab w:val="left" w:pos="851"/>
        </w:tabs>
        <w:suppressAutoHyphens/>
        <w:ind w:left="1134" w:hanging="1695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pour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635AEA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635AEA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635AEA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84482C" w14:textId="0D7B9687" w:rsidR="00A830C3" w:rsidRPr="00635AEA" w:rsidRDefault="00A830C3" w:rsidP="007B30AA">
      <w:pPr>
        <w:tabs>
          <w:tab w:val="left" w:pos="851"/>
        </w:tabs>
        <w:suppressAutoHyphens/>
        <w:ind w:left="1701" w:hanging="851"/>
        <w:jc w:val="both"/>
        <w:rPr>
          <w:rFonts w:ascii="Arial" w:hAnsi="Arial" w:cs="Arial"/>
          <w:iCs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pour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77777777" w:rsidR="00A830C3" w:rsidRPr="00635AEA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635AEA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635AEA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2B19705A" w:rsidR="00A830C3" w:rsidRPr="00635AEA" w:rsidRDefault="00A830C3" w:rsidP="007B30AA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ont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2EB7EFBF" w:rsidR="00292EF8" w:rsidRPr="00635AEA" w:rsidRDefault="00A830C3" w:rsidP="007B30AA">
      <w:pPr>
        <w:tabs>
          <w:tab w:val="left" w:pos="851"/>
        </w:tabs>
        <w:suppressAutoHyphens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635AEA">
        <w:rPr>
          <w:rFonts w:ascii="Arial" w:hAnsi="Arial" w:cs="Arial"/>
          <w:i/>
          <w:sz w:val="20"/>
          <w:lang w:eastAsia="zh-CN"/>
        </w:rPr>
        <w:t>hors</w:t>
      </w:r>
      <w:proofErr w:type="gramEnd"/>
      <w:r w:rsidRPr="00635AEA">
        <w:rPr>
          <w:rFonts w:ascii="Arial" w:hAnsi="Arial" w:cs="Arial"/>
          <w:i/>
          <w:sz w:val="20"/>
          <w:lang w:eastAsia="zh-CN"/>
        </w:rPr>
        <w:t xml:space="preserve"> cas des marchés de défense ou de sécurité dans lequel ces documents ont déjà été fournis).</w:t>
      </w:r>
    </w:p>
    <w:p w14:paraId="591A196F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i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i/>
          <w:sz w:val="20"/>
          <w:lang w:eastAsia="zh-CN"/>
        </w:rPr>
        <w:t>(Cocher la case correspondante.)</w:t>
      </w:r>
    </w:p>
    <w:p w14:paraId="3A2BBB81" w14:textId="77777777" w:rsidR="00A830C3" w:rsidRPr="00635AEA" w:rsidRDefault="00A830C3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326EC4E5" w:rsidR="00A830C3" w:rsidRPr="00635AEA" w:rsidRDefault="00A830C3" w:rsidP="007B30AA">
      <w:pPr>
        <w:tabs>
          <w:tab w:val="left" w:pos="851"/>
        </w:tabs>
        <w:suppressAutoHyphens/>
        <w:ind w:left="1134" w:hanging="283"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donnent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5B2B01C9" w:rsidR="00A830C3" w:rsidRPr="00635AEA" w:rsidRDefault="00A830C3" w:rsidP="007B30AA">
      <w:pPr>
        <w:tabs>
          <w:tab w:val="left" w:pos="851"/>
        </w:tabs>
        <w:suppressAutoHyphens/>
        <w:ind w:left="1134" w:hanging="283"/>
        <w:jc w:val="both"/>
        <w:rPr>
          <w:rFonts w:ascii="Arial" w:hAnsi="Arial" w:cs="Arial"/>
          <w:iCs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="00463041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donnent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mandat au mandataire, qui l’accepte, pour signer, en le</w:t>
      </w:r>
      <w:r w:rsidR="00463041">
        <w:rPr>
          <w:rFonts w:ascii="Arial" w:hAnsi="Arial" w:cs="Arial"/>
          <w:sz w:val="20"/>
          <w:lang w:eastAsia="zh-CN"/>
        </w:rPr>
        <w:t xml:space="preserve">ur nom et pour leur compte, les </w:t>
      </w:r>
      <w:r w:rsidRPr="00635AEA">
        <w:rPr>
          <w:rFonts w:ascii="Arial" w:hAnsi="Arial" w:cs="Arial"/>
          <w:sz w:val="20"/>
          <w:lang w:eastAsia="zh-CN"/>
        </w:rPr>
        <w:t>modifications ultérieures du marché public ;</w:t>
      </w:r>
    </w:p>
    <w:p w14:paraId="17305415" w14:textId="77777777" w:rsidR="00463041" w:rsidRDefault="00A830C3" w:rsidP="007B30AA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ab/>
      </w:r>
      <w:r w:rsidRPr="00635AE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35AEA">
        <w:rPr>
          <w:rFonts w:ascii="Arial" w:hAnsi="Arial" w:cs="Arial"/>
          <w:sz w:val="20"/>
          <w:lang w:eastAsia="zh-CN"/>
        </w:rPr>
        <w:instrText xml:space="preserve"> FORMCHECKBOX </w:instrText>
      </w:r>
      <w:r w:rsidR="004C14DC">
        <w:rPr>
          <w:rFonts w:ascii="Arial" w:hAnsi="Arial" w:cs="Arial"/>
          <w:sz w:val="20"/>
          <w:lang w:eastAsia="zh-CN"/>
        </w:rPr>
      </w:r>
      <w:r w:rsidR="004C14DC">
        <w:rPr>
          <w:rFonts w:ascii="Arial" w:hAnsi="Arial" w:cs="Arial"/>
          <w:sz w:val="20"/>
          <w:lang w:eastAsia="zh-CN"/>
        </w:rPr>
        <w:fldChar w:fldCharType="separate"/>
      </w:r>
      <w:r w:rsidRPr="00635AEA">
        <w:rPr>
          <w:rFonts w:ascii="Arial" w:hAnsi="Arial" w:cs="Arial"/>
          <w:sz w:val="20"/>
          <w:lang w:eastAsia="zh-CN"/>
        </w:rPr>
        <w:fldChar w:fldCharType="end"/>
      </w:r>
      <w:r w:rsidRPr="00635AEA">
        <w:rPr>
          <w:rFonts w:ascii="Arial" w:hAnsi="Arial" w:cs="Arial"/>
          <w:i/>
          <w:iCs/>
          <w:sz w:val="20"/>
          <w:lang w:eastAsia="zh-CN"/>
        </w:rPr>
        <w:t xml:space="preserve"> </w:t>
      </w:r>
      <w:proofErr w:type="gramStart"/>
      <w:r w:rsidRPr="00635AEA">
        <w:rPr>
          <w:rFonts w:ascii="Arial" w:hAnsi="Arial" w:cs="Arial"/>
          <w:sz w:val="20"/>
          <w:lang w:eastAsia="zh-CN"/>
        </w:rPr>
        <w:t>donnent</w:t>
      </w:r>
      <w:proofErr w:type="gramEnd"/>
      <w:r w:rsidRPr="00635AEA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47E42A1C" w:rsidR="00A830C3" w:rsidRPr="00635AEA" w:rsidRDefault="00A830C3" w:rsidP="007B30AA">
      <w:pPr>
        <w:tabs>
          <w:tab w:val="left" w:pos="1701"/>
        </w:tabs>
        <w:suppressAutoHyphens/>
        <w:ind w:left="851" w:firstLine="283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sz w:val="20"/>
          <w:lang w:eastAsia="zh-CN"/>
        </w:rPr>
        <w:t>(Donner des précisions sur l’étendue du mandat.)</w:t>
      </w:r>
    </w:p>
    <w:p w14:paraId="68E8FEEC" w14:textId="77777777" w:rsidR="00492E84" w:rsidRPr="00635AEA" w:rsidRDefault="00492E84" w:rsidP="007B30AA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635AEA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635AEA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635AEA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635AEA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635AEA" w:rsidRDefault="00A830C3" w:rsidP="007B30AA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635AEA" w:rsidRDefault="00A830C3" w:rsidP="007B30AA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(*)</w:t>
      </w:r>
      <w:r w:rsidRPr="00635AEA">
        <w:rPr>
          <w:rFonts w:ascii="Arial" w:hAnsi="Arial" w:cs="Arial"/>
          <w:sz w:val="20"/>
          <w:lang w:eastAsia="zh-CN"/>
        </w:rPr>
        <w:t xml:space="preserve"> </w:t>
      </w:r>
      <w:r w:rsidRPr="00635AEA">
        <w:rPr>
          <w:rFonts w:ascii="Arial" w:hAnsi="Arial" w:cs="Arial"/>
          <w:b/>
          <w:sz w:val="20"/>
          <w:lang w:eastAsia="zh-CN"/>
        </w:rPr>
        <w:t>Le signataire doit avoir le pouvoir d’engager la personne qu’il représente</w:t>
      </w:r>
      <w:r w:rsidRPr="00635AEA">
        <w:rPr>
          <w:rFonts w:ascii="Arial" w:hAnsi="Arial" w:cs="Arial"/>
          <w:sz w:val="20"/>
          <w:lang w:eastAsia="zh-CN"/>
        </w:rPr>
        <w:t>.</w:t>
      </w:r>
    </w:p>
    <w:p w14:paraId="47A03332" w14:textId="2DCBE0B9" w:rsidR="002471DA" w:rsidRPr="00635AEA" w:rsidRDefault="002471DA" w:rsidP="007B30AA">
      <w:pPr>
        <w:tabs>
          <w:tab w:val="left" w:pos="1770"/>
        </w:tabs>
        <w:rPr>
          <w:rFonts w:ascii="Arial" w:hAnsi="Arial" w:cs="Arial"/>
          <w:sz w:val="20"/>
        </w:rPr>
      </w:pPr>
    </w:p>
    <w:p w14:paraId="58506D99" w14:textId="23FF8C7B" w:rsidR="00C6638F" w:rsidRPr="00635AEA" w:rsidRDefault="00E84036" w:rsidP="007B30AA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635AEA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5840D2D9" w14:textId="77777777" w:rsidR="00461F08" w:rsidRDefault="00461F08" w:rsidP="007B30A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6163DF29" w14:textId="77777777" w:rsidR="00461F08" w:rsidRDefault="00461F08" w:rsidP="00461F08">
      <w:pPr>
        <w:jc w:val="both"/>
        <w:rPr>
          <w:rFonts w:ascii="Arial" w:hAnsi="Arial" w:cs="Arial"/>
          <w:sz w:val="20"/>
        </w:rPr>
      </w:pPr>
      <w:r w:rsidRPr="004245E6">
        <w:rPr>
          <w:rFonts w:ascii="Arial" w:hAnsi="Arial" w:cs="Arial"/>
          <w:sz w:val="20"/>
        </w:rPr>
        <w:t>MINARM/SGA/DCSID/SID ATL (Ministère des Armées et des Anciens combattants / Secrétariat Général pour l'Administration /</w:t>
      </w:r>
      <w:r w:rsidRPr="004245E6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Pr="004245E6">
        <w:rPr>
          <w:rFonts w:ascii="Arial" w:hAnsi="Arial" w:cs="Arial"/>
          <w:sz w:val="20"/>
        </w:rPr>
        <w:t>/</w:t>
      </w:r>
      <w:r w:rsidRPr="004245E6">
        <w:rPr>
          <w:rFonts w:ascii="Arial" w:hAnsi="Arial" w:cs="Arial"/>
          <w:color w:val="000000"/>
          <w:sz w:val="20"/>
        </w:rPr>
        <w:t xml:space="preserve"> Service d'Infrastructure de la Défense Atlantique</w:t>
      </w:r>
      <w:r w:rsidRPr="004245E6">
        <w:rPr>
          <w:rFonts w:ascii="Arial" w:hAnsi="Arial" w:cs="Arial"/>
          <w:sz w:val="20"/>
        </w:rPr>
        <w:t>).</w:t>
      </w:r>
    </w:p>
    <w:p w14:paraId="4F751D9B" w14:textId="77777777" w:rsidR="00461F08" w:rsidRPr="004245E6" w:rsidRDefault="00461F08" w:rsidP="00461F08">
      <w:pPr>
        <w:jc w:val="both"/>
        <w:rPr>
          <w:rFonts w:ascii="Arial" w:hAnsi="Arial" w:cs="Arial"/>
          <w:i/>
          <w:sz w:val="20"/>
        </w:rPr>
      </w:pPr>
    </w:p>
    <w:p w14:paraId="5AFDAADC" w14:textId="77777777" w:rsidR="00461F08" w:rsidRPr="004245E6" w:rsidRDefault="00461F08" w:rsidP="00461F0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4245E6">
        <w:rPr>
          <w:rFonts w:ascii="Arial" w:hAnsi="Arial" w:cs="Arial"/>
          <w:b/>
          <w:sz w:val="20"/>
          <w:lang w:eastAsia="zh-CN"/>
        </w:rPr>
        <w:t>F2 – Nom, prénom, qualité du Représentant de l’acheteur :</w:t>
      </w:r>
    </w:p>
    <w:p w14:paraId="509094CF" w14:textId="77777777" w:rsidR="00461F08" w:rsidRDefault="00461F08" w:rsidP="00461F08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</w:p>
    <w:p w14:paraId="55A9AFB3" w14:textId="77777777" w:rsidR="00461F08" w:rsidRPr="004245E6" w:rsidRDefault="00461F08" w:rsidP="00461F08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4245E6">
        <w:rPr>
          <w:rFonts w:ascii="Arial" w:hAnsi="Arial" w:cs="Arial"/>
          <w:bCs/>
          <w:sz w:val="20"/>
        </w:rPr>
        <w:t>L’Ingénieur Général des Travaux Maritimes Roland BOUTIN, Directeur du SID Atlantique.</w:t>
      </w:r>
    </w:p>
    <w:p w14:paraId="69C65272" w14:textId="77777777" w:rsidR="00461F08" w:rsidRPr="004245E6" w:rsidRDefault="00461F08" w:rsidP="00461F08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855D93F" w14:textId="77777777" w:rsidR="00461F08" w:rsidRPr="004245E6" w:rsidRDefault="00461F08" w:rsidP="00461F08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Le présent marché est accepté dans toutes ses clauses :</w:t>
      </w:r>
    </w:p>
    <w:p w14:paraId="107C2D11" w14:textId="77777777" w:rsidR="00461F08" w:rsidRPr="004245E6" w:rsidRDefault="00461F08" w:rsidP="00461F08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eastAsiaTheme="minorHAnsi" w:hAnsi="Arial" w:cs="Arial"/>
          <w:b/>
          <w:vanish/>
          <w:color w:val="FF0000"/>
          <w:sz w:val="20"/>
          <w:lang w:eastAsia="en-US"/>
        </w:rPr>
      </w:pPr>
    </w:p>
    <w:p w14:paraId="06D99D4D" w14:textId="77777777" w:rsidR="00461F08" w:rsidRPr="004245E6" w:rsidRDefault="00461F08" w:rsidP="00461F08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A Brest,</w:t>
      </w:r>
    </w:p>
    <w:p w14:paraId="65744852" w14:textId="77777777" w:rsidR="00461F08" w:rsidRPr="004245E6" w:rsidRDefault="00461F08" w:rsidP="00461F08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39075837" w14:textId="77777777" w:rsidR="00461F08" w:rsidRPr="004245E6" w:rsidRDefault="00461F08" w:rsidP="00461F08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  <w:r w:rsidRPr="004245E6">
        <w:rPr>
          <w:rFonts w:ascii="Arial" w:hAnsi="Arial" w:cs="Arial"/>
          <w:sz w:val="20"/>
          <w:lang w:eastAsia="zh-CN"/>
        </w:rPr>
        <w:t>Signature :</w:t>
      </w:r>
    </w:p>
    <w:p w14:paraId="230F766E" w14:textId="77777777" w:rsidR="001C1C68" w:rsidRPr="00635AEA" w:rsidRDefault="001C1C68" w:rsidP="007B30AA">
      <w:pPr>
        <w:jc w:val="center"/>
        <w:rPr>
          <w:rFonts w:ascii="Arial" w:hAnsi="Arial" w:cs="Arial"/>
          <w:bCs/>
          <w:sz w:val="20"/>
        </w:rPr>
      </w:pPr>
    </w:p>
    <w:p w14:paraId="74F542D6" w14:textId="4D5F054D" w:rsidR="0046717F" w:rsidRPr="00635AEA" w:rsidRDefault="002A7E54" w:rsidP="007B30AA">
      <w:pPr>
        <w:jc w:val="center"/>
        <w:rPr>
          <w:rFonts w:ascii="Arial" w:hAnsi="Arial" w:cs="Arial"/>
          <w:bCs/>
          <w:sz w:val="20"/>
        </w:rPr>
      </w:pPr>
      <w:r w:rsidRPr="00635AEA"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463041" w:rsidRDefault="0046717F" w:rsidP="007B30AA">
      <w:pPr>
        <w:jc w:val="center"/>
        <w:rPr>
          <w:rFonts w:ascii="Arial" w:hAnsi="Arial" w:cs="Arial"/>
          <w:bCs/>
          <w:sz w:val="20"/>
        </w:rPr>
      </w:pPr>
      <w:r w:rsidRPr="00463041">
        <w:rPr>
          <w:rFonts w:ascii="Arial" w:hAnsi="Arial" w:cs="Arial"/>
          <w:bCs/>
          <w:sz w:val="20"/>
        </w:rPr>
        <w:t xml:space="preserve">Et par délégation </w:t>
      </w:r>
    </w:p>
    <w:p w14:paraId="5EB4088F" w14:textId="5CB9DEA7" w:rsidR="00463041" w:rsidRDefault="001957A7" w:rsidP="007B30AA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ICD Jonathan </w:t>
      </w:r>
      <w:proofErr w:type="spellStart"/>
      <w:r>
        <w:rPr>
          <w:rFonts w:ascii="Arial" w:hAnsi="Arial" w:cs="Arial"/>
          <w:bCs/>
          <w:sz w:val="20"/>
        </w:rPr>
        <w:t>Turbec</w:t>
      </w:r>
      <w:proofErr w:type="spellEnd"/>
    </w:p>
    <w:p w14:paraId="619FA1A1" w14:textId="1BE61365" w:rsidR="001957A7" w:rsidRDefault="00233EC3" w:rsidP="007B30AA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Chef du bureau BCO2</w:t>
      </w:r>
    </w:p>
    <w:p w14:paraId="6482C256" w14:textId="55767C1F" w:rsidR="00233EC3" w:rsidRPr="00463041" w:rsidRDefault="00233EC3" w:rsidP="007B30AA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De la SD INV</w:t>
      </w:r>
    </w:p>
    <w:p w14:paraId="4B037C0A" w14:textId="71621275" w:rsidR="00686EAA" w:rsidRPr="00635AEA" w:rsidRDefault="00686EAA" w:rsidP="007B30AA">
      <w:pPr>
        <w:rPr>
          <w:rFonts w:ascii="Arial" w:eastAsia="Arial" w:hAnsi="Arial" w:cs="Arial"/>
          <w:color w:val="000000"/>
          <w:sz w:val="20"/>
        </w:rPr>
      </w:pPr>
      <w:r w:rsidRPr="00635AEA">
        <w:rPr>
          <w:rFonts w:ascii="Arial" w:eastAsia="Arial" w:hAnsi="Arial" w:cs="Arial"/>
          <w:color w:val="000000"/>
          <w:sz w:val="20"/>
        </w:rPr>
        <w:br w:type="page"/>
      </w:r>
    </w:p>
    <w:p w14:paraId="6A73C3B6" w14:textId="77777777" w:rsidR="00686EAA" w:rsidRPr="00635AEA" w:rsidRDefault="00686EAA" w:rsidP="007B30AA">
      <w:pPr>
        <w:rPr>
          <w:rFonts w:ascii="Arial" w:hAnsi="Arial" w:cs="Arial"/>
          <w:sz w:val="20"/>
        </w:rPr>
      </w:pPr>
    </w:p>
    <w:p w14:paraId="762810D7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ANNEXE 1</w:t>
      </w:r>
    </w:p>
    <w:p w14:paraId="7A1B0A07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Relevé d’Identité Bancaire</w:t>
      </w:r>
    </w:p>
    <w:p w14:paraId="7A5CAD8B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0CBA058A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635AEA" w14:paraId="7DD8F8E5" w14:textId="77777777" w:rsidTr="00F36AC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  <w:vAlign w:val="center"/>
          </w:tcPr>
          <w:p w14:paraId="577323D9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635AEA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73315D1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7D160B5" w14:textId="77777777" w:rsidR="00686EAA" w:rsidRPr="00635AEA" w:rsidRDefault="00686EAA" w:rsidP="007B30AA">
      <w:pPr>
        <w:jc w:val="both"/>
        <w:rPr>
          <w:rFonts w:ascii="Arial" w:hAnsi="Arial" w:cs="Arial"/>
          <w:b/>
          <w:sz w:val="20"/>
        </w:rPr>
      </w:pPr>
    </w:p>
    <w:p w14:paraId="0677A872" w14:textId="77777777" w:rsidR="00686EAA" w:rsidRPr="00635AEA" w:rsidRDefault="00686EAA" w:rsidP="007B30AA">
      <w:pPr>
        <w:rPr>
          <w:rFonts w:ascii="Arial" w:hAnsi="Arial" w:cs="Arial"/>
          <w:b/>
          <w:sz w:val="20"/>
        </w:rPr>
      </w:pPr>
      <w:r w:rsidRPr="00635AEA">
        <w:rPr>
          <w:rFonts w:ascii="Arial" w:hAnsi="Arial" w:cs="Arial"/>
          <w:b/>
          <w:sz w:val="20"/>
        </w:rPr>
        <w:br w:type="page"/>
      </w:r>
    </w:p>
    <w:p w14:paraId="3785C2BB" w14:textId="77777777" w:rsidR="00686EAA" w:rsidRPr="00635AEA" w:rsidRDefault="00686EAA" w:rsidP="007B30AA">
      <w:pPr>
        <w:jc w:val="both"/>
        <w:rPr>
          <w:rFonts w:ascii="Arial" w:hAnsi="Arial" w:cs="Arial"/>
          <w:b/>
          <w:sz w:val="20"/>
        </w:rPr>
      </w:pPr>
    </w:p>
    <w:p w14:paraId="218C44F2" w14:textId="77777777" w:rsidR="00686EAA" w:rsidRPr="00635AEA" w:rsidRDefault="00686EAA" w:rsidP="007B30AA">
      <w:pPr>
        <w:rPr>
          <w:rFonts w:ascii="Arial" w:hAnsi="Arial" w:cs="Arial"/>
          <w:sz w:val="20"/>
        </w:rPr>
      </w:pPr>
    </w:p>
    <w:p w14:paraId="1D3DB68E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ANNEXE 2</w:t>
      </w:r>
    </w:p>
    <w:p w14:paraId="639139BB" w14:textId="77777777" w:rsidR="00686EAA" w:rsidRPr="00635AEA" w:rsidRDefault="00686EAA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635AEA">
        <w:rPr>
          <w:rFonts w:cs="Arial"/>
          <w:b/>
          <w:sz w:val="20"/>
          <w:szCs w:val="20"/>
        </w:rPr>
        <w:t>Responsable physique de la mission</w:t>
      </w:r>
    </w:p>
    <w:p w14:paraId="55609419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751E62C3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29BFD152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0021DC08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2265"/>
        <w:gridCol w:w="1924"/>
        <w:gridCol w:w="2858"/>
      </w:tblGrid>
      <w:tr w:rsidR="00686EAA" w:rsidRPr="00635AEA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Niveau de qualification</w:t>
            </w:r>
          </w:p>
          <w:p w14:paraId="1E3875BB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635AEA" w:rsidRDefault="00686EAA" w:rsidP="007B30AA">
            <w:pPr>
              <w:jc w:val="center"/>
              <w:rPr>
                <w:rFonts w:ascii="Arial" w:hAnsi="Arial" w:cs="Arial"/>
                <w:sz w:val="20"/>
              </w:rPr>
            </w:pPr>
            <w:r w:rsidRPr="00635AEA">
              <w:rPr>
                <w:rFonts w:ascii="Arial" w:hAnsi="Arial" w:cs="Arial"/>
                <w:sz w:val="20"/>
              </w:rPr>
              <w:t>Mission / Partie technique</w:t>
            </w:r>
          </w:p>
        </w:tc>
      </w:tr>
      <w:tr w:rsidR="00686EAA" w:rsidRPr="00635AEA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7287E42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377752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52558CEC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0C6DC35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635AEA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  <w:p w14:paraId="3CE34DBD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635AEA" w:rsidRDefault="00686EAA" w:rsidP="007B30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B89F203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p w14:paraId="06163A28" w14:textId="77777777" w:rsidR="00686EAA" w:rsidRPr="00635AEA" w:rsidRDefault="00686EAA" w:rsidP="007B30AA">
      <w:pPr>
        <w:jc w:val="both"/>
        <w:rPr>
          <w:rFonts w:ascii="Arial" w:hAnsi="Arial" w:cs="Arial"/>
          <w:sz w:val="20"/>
        </w:rPr>
      </w:pPr>
    </w:p>
    <w:p w14:paraId="1DC1B493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4B81B6F8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  <w:r w:rsidRPr="00635AEA">
        <w:rPr>
          <w:rFonts w:cs="Arial"/>
          <w:sz w:val="20"/>
          <w:szCs w:val="20"/>
        </w:rPr>
        <w:t>A ce titre, obligation est faite de désigner au moins un suppléant et de faire figurer son nom dans le tableau ci-dessus.</w:t>
      </w:r>
    </w:p>
    <w:p w14:paraId="4A5515DE" w14:textId="77777777" w:rsidR="00686EAA" w:rsidRPr="00635AEA" w:rsidRDefault="00686EAA" w:rsidP="007B30AA">
      <w:pPr>
        <w:pStyle w:val="Corpsdetexte23"/>
        <w:rPr>
          <w:rFonts w:cs="Arial"/>
          <w:sz w:val="20"/>
          <w:szCs w:val="20"/>
        </w:rPr>
      </w:pPr>
    </w:p>
    <w:p w14:paraId="70513A29" w14:textId="3F7D8D8B" w:rsidR="00463041" w:rsidRDefault="00463041" w:rsidP="007B30A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4EABF220" w14:textId="77777777" w:rsidR="00463041" w:rsidRPr="00635AEA" w:rsidRDefault="00463041" w:rsidP="007B30AA">
      <w:pPr>
        <w:jc w:val="both"/>
        <w:rPr>
          <w:rFonts w:ascii="Arial" w:hAnsi="Arial" w:cs="Arial"/>
          <w:b/>
          <w:sz w:val="20"/>
        </w:rPr>
      </w:pPr>
    </w:p>
    <w:p w14:paraId="77312590" w14:textId="77777777" w:rsidR="00463041" w:rsidRPr="00635AEA" w:rsidRDefault="00463041" w:rsidP="007B30AA">
      <w:pPr>
        <w:rPr>
          <w:rFonts w:ascii="Arial" w:hAnsi="Arial" w:cs="Arial"/>
          <w:sz w:val="20"/>
        </w:rPr>
      </w:pPr>
    </w:p>
    <w:p w14:paraId="337AEA18" w14:textId="00149923" w:rsidR="00463041" w:rsidRPr="00635AEA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ANNEXE 3</w:t>
      </w:r>
    </w:p>
    <w:p w14:paraId="0D735A09" w14:textId="1C2FB010" w:rsidR="00463041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Etat des prix forfaitaires</w:t>
      </w:r>
    </w:p>
    <w:p w14:paraId="6C820FF4" w14:textId="06B13C04" w:rsidR="00463041" w:rsidRPr="00635AEA" w:rsidRDefault="00463041" w:rsidP="007B30AA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(EPF)</w:t>
      </w:r>
    </w:p>
    <w:p w14:paraId="0FBE6B18" w14:textId="36BB5B4C" w:rsidR="0072529A" w:rsidRDefault="0072529A" w:rsidP="007B30AA">
      <w:pPr>
        <w:rPr>
          <w:rFonts w:ascii="Arial" w:hAnsi="Arial" w:cs="Arial"/>
          <w:sz w:val="20"/>
        </w:rPr>
      </w:pPr>
    </w:p>
    <w:p w14:paraId="615F563C" w14:textId="20BE14BB" w:rsidR="005A30F0" w:rsidRDefault="005A30F0" w:rsidP="007B30AA">
      <w:pPr>
        <w:rPr>
          <w:rFonts w:ascii="Arial" w:hAnsi="Arial" w:cs="Arial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129"/>
        <w:gridCol w:w="3268"/>
        <w:gridCol w:w="2271"/>
        <w:gridCol w:w="1985"/>
      </w:tblGrid>
      <w:tr w:rsidR="005A30F0" w:rsidRPr="005F715E" w14:paraId="27C810B5" w14:textId="77777777" w:rsidTr="000B3EE1">
        <w:trPr>
          <w:cantSplit/>
          <w:trHeight w:val="851"/>
          <w:jc w:val="center"/>
        </w:trPr>
        <w:tc>
          <w:tcPr>
            <w:tcW w:w="2258" w:type="dxa"/>
            <w:gridSpan w:val="2"/>
            <w:shd w:val="clear" w:color="auto" w:fill="F2F2F2"/>
            <w:vAlign w:val="center"/>
          </w:tcPr>
          <w:p w14:paraId="217C2573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N°</w:t>
            </w:r>
          </w:p>
        </w:tc>
        <w:tc>
          <w:tcPr>
            <w:tcW w:w="5539" w:type="dxa"/>
            <w:gridSpan w:val="2"/>
            <w:shd w:val="clear" w:color="auto" w:fill="F2F2F2"/>
            <w:vAlign w:val="center"/>
          </w:tcPr>
          <w:p w14:paraId="32B5649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Phases techniques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73E127C8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Total</w:t>
            </w:r>
          </w:p>
          <w:p w14:paraId="1FC01A92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(en € HT)</w:t>
            </w:r>
          </w:p>
        </w:tc>
      </w:tr>
      <w:tr w:rsidR="005A30F0" w:rsidRPr="005F715E" w14:paraId="7E5E787B" w14:textId="77777777" w:rsidTr="005A30F0">
        <w:trPr>
          <w:cantSplit/>
          <w:trHeight w:val="79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135B609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Conception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4955FA5" w14:textId="00373F55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Cs w:val="22"/>
              </w:rPr>
              <w:t>.1</w:t>
            </w:r>
          </w:p>
        </w:tc>
        <w:tc>
          <w:tcPr>
            <w:tcW w:w="5539" w:type="dxa"/>
            <w:gridSpan w:val="2"/>
            <w:vAlign w:val="center"/>
          </w:tcPr>
          <w:p w14:paraId="318317C1" w14:textId="6D4566EE" w:rsidR="005A30F0" w:rsidRPr="005F715E" w:rsidRDefault="00211047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211047">
              <w:rPr>
                <w:rFonts w:ascii="Arial" w:hAnsi="Arial" w:cs="Arial"/>
                <w:szCs w:val="22"/>
              </w:rPr>
              <w:t>Prestations à exécuter durant l’élément d’avant-projet</w:t>
            </w:r>
            <w:r w:rsidR="005A30F0" w:rsidRPr="005F715E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1985" w:type="dxa"/>
          </w:tcPr>
          <w:p w14:paraId="0D3326A6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5ECEDBB5" w14:textId="77777777" w:rsidTr="005A30F0">
        <w:trPr>
          <w:cantSplit/>
          <w:trHeight w:val="79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9F244F3" w14:textId="77777777" w:rsidR="005A30F0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0E4C00D0" w14:textId="6C17B54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1.2</w:t>
            </w:r>
          </w:p>
        </w:tc>
        <w:tc>
          <w:tcPr>
            <w:tcW w:w="5539" w:type="dxa"/>
            <w:gridSpan w:val="2"/>
            <w:vAlign w:val="center"/>
          </w:tcPr>
          <w:p w14:paraId="14C7D992" w14:textId="052A7C53" w:rsidR="005A30F0" w:rsidRPr="005F715E" w:rsidRDefault="00211047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211047">
              <w:rPr>
                <w:rFonts w:ascii="Arial" w:hAnsi="Arial" w:cs="Arial"/>
                <w:szCs w:val="22"/>
              </w:rPr>
              <w:t>Prestations à exécuter durant la phase la préparation du contrat de travaux jusqu’au choix du titulaire inclus</w:t>
            </w:r>
          </w:p>
        </w:tc>
        <w:tc>
          <w:tcPr>
            <w:tcW w:w="1985" w:type="dxa"/>
          </w:tcPr>
          <w:p w14:paraId="51F27DBF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0B171B28" w14:textId="77777777" w:rsidTr="00D815A0">
        <w:trPr>
          <w:cantSplit/>
          <w:trHeight w:val="79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07D37188" w14:textId="1BA2DBC1" w:rsidR="005A30F0" w:rsidRDefault="005A30F0" w:rsidP="00ED35E6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Réalisation</w:t>
            </w:r>
          </w:p>
        </w:tc>
        <w:tc>
          <w:tcPr>
            <w:tcW w:w="1129" w:type="dxa"/>
            <w:shd w:val="clear" w:color="auto" w:fill="F2F2F2"/>
            <w:vAlign w:val="center"/>
          </w:tcPr>
          <w:p w14:paraId="55B735E3" w14:textId="3EB5BDE2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2.1</w:t>
            </w:r>
          </w:p>
        </w:tc>
        <w:tc>
          <w:tcPr>
            <w:tcW w:w="5539" w:type="dxa"/>
            <w:gridSpan w:val="2"/>
            <w:vAlign w:val="center"/>
          </w:tcPr>
          <w:p w14:paraId="709B2A3E" w14:textId="5D424EA8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Prestations à exécuter durant la période de préparation du chantier.</w:t>
            </w:r>
          </w:p>
        </w:tc>
        <w:tc>
          <w:tcPr>
            <w:tcW w:w="1985" w:type="dxa"/>
          </w:tcPr>
          <w:p w14:paraId="0BB07221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4F86A7CF" w14:textId="77777777" w:rsidTr="00D815A0">
        <w:trPr>
          <w:cantSplit/>
          <w:trHeight w:val="79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089491B" w14:textId="276A1570" w:rsidR="005A30F0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0DC684E0" w14:textId="53D06EC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5F715E">
              <w:rPr>
                <w:rFonts w:ascii="Arial" w:hAnsi="Arial" w:cs="Arial"/>
                <w:b/>
                <w:bCs/>
                <w:szCs w:val="22"/>
              </w:rPr>
              <w:t>2.2</w:t>
            </w:r>
          </w:p>
        </w:tc>
        <w:tc>
          <w:tcPr>
            <w:tcW w:w="5539" w:type="dxa"/>
            <w:gridSpan w:val="2"/>
            <w:vAlign w:val="center"/>
          </w:tcPr>
          <w:p w14:paraId="13E446B7" w14:textId="7E36A9C5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Prestations à exécuter pendant les travaux, jusqu’à leur réception et la levée des dernières réserves.</w:t>
            </w:r>
          </w:p>
        </w:tc>
        <w:tc>
          <w:tcPr>
            <w:tcW w:w="1985" w:type="dxa"/>
          </w:tcPr>
          <w:p w14:paraId="37799CF1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4E70D5EE" w14:textId="77777777" w:rsidTr="000B3EE1">
        <w:trPr>
          <w:cantSplit/>
          <w:trHeight w:val="630"/>
          <w:jc w:val="center"/>
        </w:trPr>
        <w:tc>
          <w:tcPr>
            <w:tcW w:w="5526" w:type="dxa"/>
            <w:gridSpan w:val="3"/>
            <w:vMerge w:val="restart"/>
            <w:tcBorders>
              <w:left w:val="nil"/>
            </w:tcBorders>
          </w:tcPr>
          <w:p w14:paraId="7E41673D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vAlign w:val="center"/>
          </w:tcPr>
          <w:p w14:paraId="2E228DC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total HT</w:t>
            </w:r>
          </w:p>
        </w:tc>
        <w:tc>
          <w:tcPr>
            <w:tcW w:w="1985" w:type="dxa"/>
          </w:tcPr>
          <w:p w14:paraId="7EA65752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57B0FB60" w14:textId="77777777" w:rsidTr="000B3EE1">
        <w:trPr>
          <w:cantSplit/>
          <w:trHeight w:val="641"/>
          <w:jc w:val="center"/>
        </w:trPr>
        <w:tc>
          <w:tcPr>
            <w:tcW w:w="5526" w:type="dxa"/>
            <w:gridSpan w:val="3"/>
            <w:vMerge/>
            <w:tcBorders>
              <w:left w:val="nil"/>
            </w:tcBorders>
          </w:tcPr>
          <w:p w14:paraId="59CBF017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vAlign w:val="center"/>
          </w:tcPr>
          <w:p w14:paraId="7FC67A0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TVA</w:t>
            </w:r>
          </w:p>
        </w:tc>
        <w:tc>
          <w:tcPr>
            <w:tcW w:w="1985" w:type="dxa"/>
          </w:tcPr>
          <w:p w14:paraId="7C43FF9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  <w:tr w:rsidR="005A30F0" w:rsidRPr="005F715E" w14:paraId="61AB2C38" w14:textId="77777777" w:rsidTr="000B3EE1">
        <w:trPr>
          <w:cantSplit/>
          <w:trHeight w:val="551"/>
          <w:jc w:val="center"/>
        </w:trPr>
        <w:tc>
          <w:tcPr>
            <w:tcW w:w="5526" w:type="dxa"/>
            <w:gridSpan w:val="3"/>
            <w:vMerge/>
            <w:tcBorders>
              <w:left w:val="nil"/>
              <w:bottom w:val="nil"/>
            </w:tcBorders>
          </w:tcPr>
          <w:p w14:paraId="3BA882A5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4AA8B594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Montant total TTC</w:t>
            </w:r>
          </w:p>
        </w:tc>
        <w:tc>
          <w:tcPr>
            <w:tcW w:w="1985" w:type="dxa"/>
          </w:tcPr>
          <w:p w14:paraId="454ACD1A" w14:textId="77777777" w:rsidR="005A30F0" w:rsidRPr="005F715E" w:rsidRDefault="005A30F0" w:rsidP="007B30AA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Cs w:val="22"/>
              </w:rPr>
            </w:pPr>
          </w:p>
        </w:tc>
      </w:tr>
    </w:tbl>
    <w:p w14:paraId="1A5637E7" w14:textId="0A866863" w:rsidR="005A30F0" w:rsidRDefault="005A30F0" w:rsidP="007B30AA">
      <w:pPr>
        <w:rPr>
          <w:rFonts w:ascii="Arial" w:hAnsi="Arial" w:cs="Arial"/>
          <w:sz w:val="20"/>
        </w:rPr>
      </w:pPr>
    </w:p>
    <w:p w14:paraId="59C2BED7" w14:textId="0A4F8324" w:rsidR="00D815A0" w:rsidRDefault="00D815A0" w:rsidP="007B30AA">
      <w:pPr>
        <w:rPr>
          <w:rFonts w:ascii="Arial" w:hAnsi="Arial" w:cs="Arial"/>
          <w:sz w:val="20"/>
        </w:rPr>
      </w:pPr>
    </w:p>
    <w:sectPr w:rsidR="00D815A0" w:rsidSect="008A6176">
      <w:footerReference w:type="default" r:id="rId14"/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630A1" w14:textId="77777777" w:rsidR="004C14DC" w:rsidRDefault="004C14DC">
      <w:r>
        <w:separator/>
      </w:r>
    </w:p>
  </w:endnote>
  <w:endnote w:type="continuationSeparator" w:id="0">
    <w:p w14:paraId="03622C93" w14:textId="77777777" w:rsidR="004C14DC" w:rsidRDefault="004C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5B875275" w:rsidR="00444996" w:rsidRPr="00BD41C6" w:rsidRDefault="0098540E" w:rsidP="0098540E">
    <w:pPr>
      <w:pStyle w:val="Pieddepage"/>
      <w:pBdr>
        <w:top w:val="single" w:sz="4" w:space="1" w:color="auto"/>
      </w:pBdr>
      <w:rPr>
        <w:sz w:val="16"/>
      </w:rPr>
    </w:pPr>
    <w:r>
      <w:rPr>
        <w:sz w:val="22"/>
      </w:rPr>
      <w:t>AE_</w:t>
    </w:r>
    <w:r w:rsidR="00EE74E3">
      <w:rPr>
        <w:sz w:val="22"/>
      </w:rPr>
      <w:t>9214</w:t>
    </w:r>
    <w:r w:rsidRPr="0098540E">
      <w:rPr>
        <w:sz w:val="22"/>
      </w:rPr>
      <w:ptab w:relativeTo="margin" w:alignment="center" w:leader="none"/>
    </w:r>
    <w:r w:rsidRPr="0098540E">
      <w:rPr>
        <w:sz w:val="22"/>
      </w:rPr>
      <w:ptab w:relativeTo="margin" w:alignment="right" w:leader="none"/>
    </w:r>
    <w:r w:rsidRPr="0098540E">
      <w:rPr>
        <w:sz w:val="22"/>
      </w:rPr>
      <w:t xml:space="preserve">Page </w:t>
    </w:r>
    <w:r w:rsidRPr="0098540E">
      <w:rPr>
        <w:b/>
        <w:bCs/>
        <w:sz w:val="22"/>
      </w:rPr>
      <w:fldChar w:fldCharType="begin"/>
    </w:r>
    <w:r w:rsidRPr="0098540E">
      <w:rPr>
        <w:b/>
        <w:bCs/>
        <w:sz w:val="22"/>
      </w:rPr>
      <w:instrText>PAGE  \* Arabic  \* MERGEFORMAT</w:instrText>
    </w:r>
    <w:r w:rsidRPr="0098540E">
      <w:rPr>
        <w:b/>
        <w:bCs/>
        <w:sz w:val="22"/>
      </w:rPr>
      <w:fldChar w:fldCharType="separate"/>
    </w:r>
    <w:r w:rsidR="005202BE">
      <w:rPr>
        <w:b/>
        <w:bCs/>
        <w:noProof/>
        <w:sz w:val="22"/>
      </w:rPr>
      <w:t>8</w:t>
    </w:r>
    <w:r w:rsidRPr="0098540E">
      <w:rPr>
        <w:b/>
        <w:bCs/>
        <w:sz w:val="22"/>
      </w:rPr>
      <w:fldChar w:fldCharType="end"/>
    </w:r>
    <w:r w:rsidRPr="0098540E">
      <w:rPr>
        <w:sz w:val="22"/>
      </w:rPr>
      <w:t xml:space="preserve"> sur </w:t>
    </w:r>
    <w:r w:rsidRPr="0098540E">
      <w:rPr>
        <w:b/>
        <w:bCs/>
        <w:sz w:val="22"/>
      </w:rPr>
      <w:fldChar w:fldCharType="begin"/>
    </w:r>
    <w:r w:rsidRPr="0098540E">
      <w:rPr>
        <w:b/>
        <w:bCs/>
        <w:sz w:val="22"/>
      </w:rPr>
      <w:instrText>NUMPAGES  \* Arabic  \* MERGEFORMAT</w:instrText>
    </w:r>
    <w:r w:rsidRPr="0098540E">
      <w:rPr>
        <w:b/>
        <w:bCs/>
        <w:sz w:val="22"/>
      </w:rPr>
      <w:fldChar w:fldCharType="separate"/>
    </w:r>
    <w:r w:rsidR="005202BE">
      <w:rPr>
        <w:b/>
        <w:bCs/>
        <w:noProof/>
        <w:sz w:val="22"/>
      </w:rPr>
      <w:t>8</w:t>
    </w:r>
    <w:r w:rsidRPr="0098540E">
      <w:rPr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05956" w14:textId="77777777" w:rsidR="004C14DC" w:rsidRDefault="004C14DC">
      <w:r>
        <w:separator/>
      </w:r>
    </w:p>
  </w:footnote>
  <w:footnote w:type="continuationSeparator" w:id="0">
    <w:p w14:paraId="123A8394" w14:textId="77777777" w:rsidR="004C14DC" w:rsidRDefault="004C14DC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094EC0"/>
    <w:multiLevelType w:val="hybridMultilevel"/>
    <w:tmpl w:val="CDB8A586"/>
    <w:lvl w:ilvl="0" w:tplc="E30258D0">
      <w:start w:val="1"/>
      <w:numFmt w:val="bullet"/>
      <w:lvlText w:val="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7A7028"/>
    <w:multiLevelType w:val="hybridMultilevel"/>
    <w:tmpl w:val="5CEC1D62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3543"/>
    <w:rsid w:val="000A4E43"/>
    <w:rsid w:val="000A5167"/>
    <w:rsid w:val="000A6A3F"/>
    <w:rsid w:val="000B1E08"/>
    <w:rsid w:val="000B3232"/>
    <w:rsid w:val="000B4CA3"/>
    <w:rsid w:val="000B4F07"/>
    <w:rsid w:val="000C0034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2C81"/>
    <w:rsid w:val="00143082"/>
    <w:rsid w:val="001453D7"/>
    <w:rsid w:val="001550EB"/>
    <w:rsid w:val="00164E38"/>
    <w:rsid w:val="00187118"/>
    <w:rsid w:val="00190289"/>
    <w:rsid w:val="001935A5"/>
    <w:rsid w:val="00193ECB"/>
    <w:rsid w:val="001956CA"/>
    <w:rsid w:val="001957A7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2024"/>
    <w:rsid w:val="00203B40"/>
    <w:rsid w:val="00211047"/>
    <w:rsid w:val="002175FF"/>
    <w:rsid w:val="0022648E"/>
    <w:rsid w:val="00227F04"/>
    <w:rsid w:val="00233EC3"/>
    <w:rsid w:val="00234085"/>
    <w:rsid w:val="00240572"/>
    <w:rsid w:val="00241AC9"/>
    <w:rsid w:val="00243BDD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3D93"/>
    <w:rsid w:val="002B7796"/>
    <w:rsid w:val="002C1147"/>
    <w:rsid w:val="002C54AE"/>
    <w:rsid w:val="002D18C4"/>
    <w:rsid w:val="002D4F5D"/>
    <w:rsid w:val="002D6437"/>
    <w:rsid w:val="002D678F"/>
    <w:rsid w:val="002E29A4"/>
    <w:rsid w:val="002E503A"/>
    <w:rsid w:val="002E6739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0E9E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D4D49"/>
    <w:rsid w:val="003E059A"/>
    <w:rsid w:val="003E4D60"/>
    <w:rsid w:val="003E5B20"/>
    <w:rsid w:val="003F4CB5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1F08"/>
    <w:rsid w:val="004628B5"/>
    <w:rsid w:val="00463041"/>
    <w:rsid w:val="0046717F"/>
    <w:rsid w:val="004677E9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14DC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02BE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0F0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5AEA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2C50"/>
    <w:rsid w:val="006C4B59"/>
    <w:rsid w:val="006D596A"/>
    <w:rsid w:val="006D793F"/>
    <w:rsid w:val="006E0BC0"/>
    <w:rsid w:val="006E3820"/>
    <w:rsid w:val="006E5EC8"/>
    <w:rsid w:val="006F11F9"/>
    <w:rsid w:val="006F7E1A"/>
    <w:rsid w:val="0070001C"/>
    <w:rsid w:val="00700951"/>
    <w:rsid w:val="00704744"/>
    <w:rsid w:val="007149FA"/>
    <w:rsid w:val="00714A26"/>
    <w:rsid w:val="00715325"/>
    <w:rsid w:val="0071551C"/>
    <w:rsid w:val="007156C1"/>
    <w:rsid w:val="00715A41"/>
    <w:rsid w:val="00715E10"/>
    <w:rsid w:val="00723ECB"/>
    <w:rsid w:val="007240FA"/>
    <w:rsid w:val="0072529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30AA"/>
    <w:rsid w:val="007B41FA"/>
    <w:rsid w:val="007B724B"/>
    <w:rsid w:val="007C1534"/>
    <w:rsid w:val="007C3021"/>
    <w:rsid w:val="007C620A"/>
    <w:rsid w:val="007D518B"/>
    <w:rsid w:val="007E1CB6"/>
    <w:rsid w:val="007E30E7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5B0A"/>
    <w:rsid w:val="0083605F"/>
    <w:rsid w:val="0084023C"/>
    <w:rsid w:val="0084293C"/>
    <w:rsid w:val="00844712"/>
    <w:rsid w:val="00846EAE"/>
    <w:rsid w:val="008544F4"/>
    <w:rsid w:val="008556D8"/>
    <w:rsid w:val="00860F2E"/>
    <w:rsid w:val="008643C8"/>
    <w:rsid w:val="00867E2F"/>
    <w:rsid w:val="0087262D"/>
    <w:rsid w:val="0087617E"/>
    <w:rsid w:val="00877314"/>
    <w:rsid w:val="00877884"/>
    <w:rsid w:val="00884105"/>
    <w:rsid w:val="00885360"/>
    <w:rsid w:val="00885B25"/>
    <w:rsid w:val="0088627E"/>
    <w:rsid w:val="0088734A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3FD3"/>
    <w:rsid w:val="008C4DF0"/>
    <w:rsid w:val="008C6AD8"/>
    <w:rsid w:val="008D1C86"/>
    <w:rsid w:val="008D3673"/>
    <w:rsid w:val="008D4F15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1325"/>
    <w:rsid w:val="0096532A"/>
    <w:rsid w:val="00967DBB"/>
    <w:rsid w:val="00971434"/>
    <w:rsid w:val="00972582"/>
    <w:rsid w:val="00972895"/>
    <w:rsid w:val="00973965"/>
    <w:rsid w:val="00973FD7"/>
    <w:rsid w:val="0098540E"/>
    <w:rsid w:val="00991379"/>
    <w:rsid w:val="009A0162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B6ABE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40A"/>
    <w:rsid w:val="00B1562C"/>
    <w:rsid w:val="00B207CC"/>
    <w:rsid w:val="00B2317C"/>
    <w:rsid w:val="00B24460"/>
    <w:rsid w:val="00B34720"/>
    <w:rsid w:val="00B37CBC"/>
    <w:rsid w:val="00B40261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81E38"/>
    <w:rsid w:val="00C86594"/>
    <w:rsid w:val="00C909B4"/>
    <w:rsid w:val="00C921BC"/>
    <w:rsid w:val="00C93A74"/>
    <w:rsid w:val="00C96AFE"/>
    <w:rsid w:val="00CA1CD4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48F6"/>
    <w:rsid w:val="00D46384"/>
    <w:rsid w:val="00D51DC0"/>
    <w:rsid w:val="00D5286F"/>
    <w:rsid w:val="00D53AB0"/>
    <w:rsid w:val="00D53E87"/>
    <w:rsid w:val="00D55293"/>
    <w:rsid w:val="00D619AD"/>
    <w:rsid w:val="00D63CCB"/>
    <w:rsid w:val="00D65AB7"/>
    <w:rsid w:val="00D7652C"/>
    <w:rsid w:val="00D76B66"/>
    <w:rsid w:val="00D81218"/>
    <w:rsid w:val="00D815A0"/>
    <w:rsid w:val="00D8229D"/>
    <w:rsid w:val="00D82C77"/>
    <w:rsid w:val="00D8331E"/>
    <w:rsid w:val="00D850FE"/>
    <w:rsid w:val="00D85FD6"/>
    <w:rsid w:val="00D87314"/>
    <w:rsid w:val="00D917E2"/>
    <w:rsid w:val="00D92223"/>
    <w:rsid w:val="00D92937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2BFA"/>
    <w:rsid w:val="00E545BD"/>
    <w:rsid w:val="00E57128"/>
    <w:rsid w:val="00E60AF0"/>
    <w:rsid w:val="00E61334"/>
    <w:rsid w:val="00E62525"/>
    <w:rsid w:val="00E62E47"/>
    <w:rsid w:val="00E642EF"/>
    <w:rsid w:val="00E66FEA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35E6"/>
    <w:rsid w:val="00ED56B8"/>
    <w:rsid w:val="00ED65DA"/>
    <w:rsid w:val="00EE32EB"/>
    <w:rsid w:val="00EE46C9"/>
    <w:rsid w:val="00EE6124"/>
    <w:rsid w:val="00EE74E3"/>
    <w:rsid w:val="00EF0146"/>
    <w:rsid w:val="00EF10A9"/>
    <w:rsid w:val="00EF4738"/>
    <w:rsid w:val="00EF50B4"/>
    <w:rsid w:val="00EF6C4E"/>
    <w:rsid w:val="00F20318"/>
    <w:rsid w:val="00F27D63"/>
    <w:rsid w:val="00F35C84"/>
    <w:rsid w:val="00F36AC8"/>
    <w:rsid w:val="00F4361D"/>
    <w:rsid w:val="00F454C9"/>
    <w:rsid w:val="00F45BD0"/>
    <w:rsid w:val="00F54A5A"/>
    <w:rsid w:val="00F54BBD"/>
    <w:rsid w:val="00F54D96"/>
    <w:rsid w:val="00F62D62"/>
    <w:rsid w:val="00F63AE9"/>
    <w:rsid w:val="00F67C2B"/>
    <w:rsid w:val="00F727AC"/>
    <w:rsid w:val="00F74509"/>
    <w:rsid w:val="00F8077C"/>
    <w:rsid w:val="00F814FB"/>
    <w:rsid w:val="00F8212E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uiPriority w:val="39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7E30E7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864F24-3346-4462-8792-8E2107527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9</TotalTime>
  <Pages>8</Pages>
  <Words>1630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6</cp:revision>
  <cp:lastPrinted>2023-09-13T15:13:00Z</cp:lastPrinted>
  <dcterms:created xsi:type="dcterms:W3CDTF">2026-01-16T09:54:00Z</dcterms:created>
  <dcterms:modified xsi:type="dcterms:W3CDTF">2026-01-19T09:03:00Z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